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04EE8521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6CDC6143">
        <w:rPr>
          <w:sz w:val="24"/>
          <w:szCs w:val="24"/>
        </w:rPr>
        <w:t>1</w:t>
      </w:r>
      <w:r w:rsidR="35C230EE" w:rsidRPr="6CDC6143">
        <w:rPr>
          <w:sz w:val="24"/>
          <w:szCs w:val="24"/>
        </w:rPr>
        <w:t>30</w:t>
      </w:r>
      <w:r>
        <w:tab/>
      </w:r>
      <w:r w:rsidRPr="009D5D74">
        <w:rPr>
          <w:bCs/>
          <w:sz w:val="24"/>
          <w:szCs w:val="24"/>
        </w:rPr>
        <w:t>R3-</w:t>
      </w:r>
      <w:r w:rsidR="00364DEB" w:rsidRPr="00364DEB">
        <w:rPr>
          <w:bCs/>
          <w:sz w:val="24"/>
          <w:szCs w:val="24"/>
        </w:rPr>
        <w:t>258187</w:t>
      </w:r>
    </w:p>
    <w:p w14:paraId="09A0C4C2" w14:textId="393F2B01" w:rsidR="009113E8" w:rsidRPr="009D5D74" w:rsidRDefault="007D2AAD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Dallas</w:t>
      </w:r>
      <w:r w:rsidR="00DD06B0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US</w:t>
      </w:r>
      <w:r w:rsidR="00DD06B0">
        <w:rPr>
          <w:rFonts w:eastAsia="Batang" w:cs="Arial"/>
          <w:color w:val="000000" w:themeColor="text1"/>
          <w:sz w:val="24"/>
          <w:szCs w:val="24"/>
        </w:rPr>
        <w:t xml:space="preserve">, </w:t>
      </w:r>
      <w:r w:rsidR="00D328A4">
        <w:rPr>
          <w:rFonts w:eastAsia="Batang" w:cs="Arial"/>
          <w:color w:val="000000" w:themeColor="text1"/>
          <w:sz w:val="24"/>
          <w:szCs w:val="24"/>
        </w:rPr>
        <w:t>1</w:t>
      </w:r>
      <w:r>
        <w:rPr>
          <w:rFonts w:eastAsia="Batang" w:cs="Arial"/>
          <w:color w:val="000000" w:themeColor="text1"/>
          <w:sz w:val="24"/>
          <w:szCs w:val="24"/>
        </w:rPr>
        <w:t>7</w:t>
      </w:r>
      <w:r w:rsidR="004E0100">
        <w:rPr>
          <w:rFonts w:eastAsia="Batang" w:cs="Arial"/>
          <w:color w:val="000000" w:themeColor="text1"/>
          <w:sz w:val="24"/>
          <w:szCs w:val="24"/>
        </w:rPr>
        <w:t xml:space="preserve"> - </w:t>
      </w:r>
      <w:r>
        <w:rPr>
          <w:rFonts w:eastAsia="Batang" w:cs="Arial"/>
          <w:color w:val="000000" w:themeColor="text1"/>
          <w:sz w:val="24"/>
          <w:szCs w:val="24"/>
        </w:rPr>
        <w:t>21</w:t>
      </w:r>
      <w:r w:rsidR="004E0100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November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B3218A">
        <w:rPr>
          <w:bCs/>
          <w:sz w:val="24"/>
          <w:szCs w:val="24"/>
          <w:lang w:eastAsia="zh-CN"/>
        </w:rPr>
        <w:t>5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0237C159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</w:t>
      </w:r>
      <w:r w:rsidR="00EC5ADD">
        <w:rPr>
          <w:rFonts w:cs="Arial"/>
          <w:b/>
          <w:sz w:val="24"/>
        </w:rPr>
        <w:tab/>
      </w:r>
      <w:r w:rsidRPr="009D5D74">
        <w:rPr>
          <w:rFonts w:cs="Arial"/>
          <w:b/>
          <w:sz w:val="24"/>
        </w:rPr>
        <w:t>:</w:t>
      </w:r>
      <w:r w:rsidR="0009003C">
        <w:rPr>
          <w:rFonts w:cs="Arial"/>
          <w:b/>
          <w:sz w:val="24"/>
        </w:rPr>
        <w:t xml:space="preserve"> 10.</w:t>
      </w:r>
      <w:r w:rsidR="009E7C15">
        <w:rPr>
          <w:rFonts w:cs="Arial"/>
          <w:b/>
          <w:sz w:val="24"/>
        </w:rPr>
        <w:t>2.2</w:t>
      </w:r>
    </w:p>
    <w:p w14:paraId="1A25E54B" w14:textId="351E7E1D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</w:t>
      </w:r>
      <w:r w:rsidR="00EC5ADD">
        <w:rPr>
          <w:rFonts w:ascii="Arial" w:hAnsi="Arial" w:cs="Arial"/>
          <w:b/>
          <w:bCs/>
          <w:sz w:val="24"/>
        </w:rPr>
        <w:tab/>
      </w:r>
      <w:r w:rsidRPr="00DE55BF">
        <w:rPr>
          <w:rFonts w:ascii="Arial" w:hAnsi="Arial" w:cs="Arial"/>
          <w:b/>
          <w:bCs/>
          <w:sz w:val="24"/>
        </w:rPr>
        <w:t>:</w:t>
      </w:r>
      <w:r w:rsidR="0009003C">
        <w:rPr>
          <w:rFonts w:ascii="Arial" w:hAnsi="Arial" w:cs="Arial"/>
          <w:b/>
          <w:bCs/>
          <w:sz w:val="24"/>
        </w:rPr>
        <w:t xml:space="preserve"> Tejas Networks</w:t>
      </w:r>
    </w:p>
    <w:p w14:paraId="3ADA391A" w14:textId="3ABA6C1E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E41D7C">
        <w:rPr>
          <w:rFonts w:ascii="Arial" w:hAnsi="Arial" w:cs="Arial"/>
          <w:b/>
          <w:bCs/>
          <w:sz w:val="24"/>
        </w:rPr>
        <w:t>Title</w:t>
      </w:r>
      <w:r w:rsidR="00EC5ADD">
        <w:rPr>
          <w:rFonts w:ascii="Arial" w:hAnsi="Arial" w:cs="Arial"/>
          <w:b/>
          <w:bCs/>
          <w:sz w:val="24"/>
        </w:rPr>
        <w:tab/>
      </w:r>
      <w:r w:rsidRPr="00E41D7C">
        <w:rPr>
          <w:rFonts w:ascii="Arial" w:hAnsi="Arial" w:cs="Arial"/>
          <w:b/>
          <w:bCs/>
          <w:sz w:val="24"/>
        </w:rPr>
        <w:t>:</w:t>
      </w:r>
      <w:r w:rsidR="0009003C">
        <w:rPr>
          <w:rFonts w:ascii="Arial" w:hAnsi="Arial" w:cs="Arial"/>
          <w:b/>
          <w:bCs/>
          <w:sz w:val="24"/>
        </w:rPr>
        <w:t xml:space="preserve"> </w:t>
      </w:r>
      <w:r w:rsidR="009E7C15" w:rsidRPr="009E7C15">
        <w:rPr>
          <w:rFonts w:ascii="Arial" w:hAnsi="Arial" w:cs="Arial"/>
          <w:b/>
          <w:bCs/>
          <w:sz w:val="24"/>
        </w:rPr>
        <w:t>RAN functions and logical architecture</w:t>
      </w:r>
    </w:p>
    <w:p w14:paraId="60CD5F87" w14:textId="3D0BC8B1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</w:t>
      </w:r>
      <w:r w:rsidR="00EC5ADD">
        <w:rPr>
          <w:rFonts w:ascii="Arial" w:hAnsi="Arial" w:cs="Arial"/>
          <w:b/>
          <w:bCs/>
          <w:sz w:val="24"/>
        </w:rPr>
        <w:tab/>
      </w:r>
      <w:r w:rsidRPr="009D5D74">
        <w:rPr>
          <w:rFonts w:ascii="Arial" w:hAnsi="Arial" w:cs="Arial"/>
          <w:b/>
          <w:bCs/>
          <w:sz w:val="24"/>
        </w:rPr>
        <w:t>:</w:t>
      </w:r>
      <w:r w:rsidR="00F06D7D">
        <w:rPr>
          <w:rFonts w:ascii="Arial" w:hAnsi="Arial" w:cs="Arial"/>
          <w:b/>
          <w:bCs/>
          <w:sz w:val="24"/>
        </w:rPr>
        <w:t xml:space="preserve"> </w:t>
      </w:r>
      <w:r w:rsidR="00A44711">
        <w:rPr>
          <w:rFonts w:ascii="Arial" w:hAnsi="Arial" w:cs="Arial"/>
          <w:b/>
          <w:bCs/>
          <w:sz w:val="24"/>
        </w:rPr>
        <w:t xml:space="preserve">Discussion &amp; </w:t>
      </w:r>
      <w:r w:rsidR="00F06D7D">
        <w:rPr>
          <w:rFonts w:ascii="Arial" w:hAnsi="Arial" w:cs="Arial"/>
          <w:b/>
          <w:bCs/>
          <w:sz w:val="24"/>
        </w:rPr>
        <w:t>Decision</w:t>
      </w:r>
    </w:p>
    <w:p w14:paraId="41D6AA04" w14:textId="6C0C5BFD" w:rsidR="009113E8" w:rsidRDefault="009113E8" w:rsidP="00437501">
      <w:pPr>
        <w:pStyle w:val="Heading1"/>
        <w:numPr>
          <w:ilvl w:val="0"/>
          <w:numId w:val="36"/>
        </w:numPr>
        <w:rPr>
          <w:lang w:val="en-US"/>
        </w:rPr>
      </w:pPr>
      <w:r w:rsidRPr="004F29C5">
        <w:rPr>
          <w:lang w:val="en-US"/>
        </w:rPr>
        <w:t>Introduction</w:t>
      </w:r>
      <w:r w:rsidR="00145AEC">
        <w:rPr>
          <w:lang w:val="en-US"/>
        </w:rPr>
        <w:tab/>
      </w:r>
    </w:p>
    <w:p w14:paraId="1FFB78F9" w14:textId="307ED098" w:rsidR="00F47B19" w:rsidRPr="00F47B19" w:rsidRDefault="00DB68E4" w:rsidP="00F47B19">
      <w:pPr>
        <w:rPr>
          <w:lang w:val="en-US"/>
        </w:rPr>
      </w:pPr>
      <w:r>
        <w:t xml:space="preserve">In </w:t>
      </w:r>
      <w:r w:rsidR="00D706D9">
        <w:t xml:space="preserve">this contribution, we provide </w:t>
      </w:r>
      <w:r w:rsidR="00FA4448">
        <w:t>Tejas Network’s view point o</w:t>
      </w:r>
      <w:r w:rsidR="00C5115B">
        <w:t xml:space="preserve">n </w:t>
      </w:r>
      <w:r w:rsidR="00FA4448">
        <w:t xml:space="preserve">RAN </w:t>
      </w:r>
      <w:r w:rsidR="008C4DF1">
        <w:t>functions and logical architecture</w:t>
      </w:r>
      <w:r w:rsidR="00CC671F">
        <w:t>.</w:t>
      </w:r>
      <w:r w:rsidR="00D706D9">
        <w:t xml:space="preserve"> </w:t>
      </w:r>
    </w:p>
    <w:p w14:paraId="23F2866C" w14:textId="7C65C343" w:rsidR="00153BB5" w:rsidRDefault="006964C8" w:rsidP="006F1C68">
      <w:pPr>
        <w:pStyle w:val="Heading1"/>
        <w:numPr>
          <w:ilvl w:val="0"/>
          <w:numId w:val="37"/>
        </w:numPr>
        <w:rPr>
          <w:lang w:val="en-US"/>
        </w:rPr>
      </w:pPr>
      <w:bookmarkStart w:id="1" w:name="_Hlk527071819"/>
      <w:r>
        <w:rPr>
          <w:lang w:val="en-US"/>
        </w:rPr>
        <w:t>RAN Logical Architecture</w:t>
      </w:r>
    </w:p>
    <w:p w14:paraId="6ED77039" w14:textId="76E98765" w:rsidR="00CF714C" w:rsidRDefault="00E25971" w:rsidP="00961415">
      <w:pPr>
        <w:rPr>
          <w:lang w:val="en-US"/>
        </w:rPr>
      </w:pPr>
      <w:r>
        <w:rPr>
          <w:lang w:val="en-US"/>
        </w:rPr>
        <w:t xml:space="preserve">For 6G </w:t>
      </w:r>
      <w:r w:rsidR="005F1133">
        <w:rPr>
          <w:lang w:val="en-US"/>
        </w:rPr>
        <w:t xml:space="preserve">RAN architecture, similar to 4G </w:t>
      </w:r>
      <w:r w:rsidR="00D2335E">
        <w:rPr>
          <w:lang w:val="en-US"/>
        </w:rPr>
        <w:t xml:space="preserve">(X2) </w:t>
      </w:r>
      <w:r w:rsidR="005F1133">
        <w:rPr>
          <w:lang w:val="en-US"/>
        </w:rPr>
        <w:t>and 5G</w:t>
      </w:r>
      <w:r w:rsidR="00D2335E">
        <w:rPr>
          <w:lang w:val="en-US"/>
        </w:rPr>
        <w:t xml:space="preserve"> (</w:t>
      </w:r>
      <w:proofErr w:type="spellStart"/>
      <w:r w:rsidR="00D2335E">
        <w:rPr>
          <w:lang w:val="en-US"/>
        </w:rPr>
        <w:t>Xn</w:t>
      </w:r>
      <w:proofErr w:type="spellEnd"/>
      <w:r w:rsidR="00D2335E">
        <w:rPr>
          <w:lang w:val="en-US"/>
        </w:rPr>
        <w:t>)</w:t>
      </w:r>
      <w:r w:rsidR="005F1133">
        <w:rPr>
          <w:lang w:val="en-US"/>
        </w:rPr>
        <w:t xml:space="preserve"> designs, we want to see continuance of </w:t>
      </w:r>
      <w:r w:rsidR="00D2335E">
        <w:rPr>
          <w:lang w:val="en-US"/>
        </w:rPr>
        <w:t xml:space="preserve">such an interface connecting two </w:t>
      </w:r>
      <w:r w:rsidR="00AF4631">
        <w:rPr>
          <w:lang w:val="en-US"/>
        </w:rPr>
        <w:t xml:space="preserve">6G RAN nodes. </w:t>
      </w:r>
      <w:r w:rsidR="00FE5F14">
        <w:rPr>
          <w:lang w:val="en-US"/>
        </w:rPr>
        <w:t>U</w:t>
      </w:r>
      <w:r w:rsidR="00A94AA4">
        <w:rPr>
          <w:lang w:val="en-US"/>
        </w:rPr>
        <w:t>t</w:t>
      </w:r>
      <w:r w:rsidR="004F4756">
        <w:rPr>
          <w:lang w:val="en-US"/>
        </w:rPr>
        <w:t xml:space="preserve">most care should be taken to ensure that such an interface </w:t>
      </w:r>
      <w:r w:rsidR="00A94AA4">
        <w:rPr>
          <w:lang w:val="en-US"/>
        </w:rPr>
        <w:t xml:space="preserve">is fully inter-operable so that </w:t>
      </w:r>
      <w:r w:rsidR="00DF29F8">
        <w:rPr>
          <w:lang w:val="en-US"/>
        </w:rPr>
        <w:t>system integration of RAN nodes from different vendors makes deployment easy.</w:t>
      </w:r>
      <w:r w:rsidR="00C06BBF">
        <w:rPr>
          <w:lang w:val="en-US"/>
        </w:rPr>
        <w:t xml:space="preserve"> </w:t>
      </w:r>
      <w:r w:rsidR="00CF714C">
        <w:rPr>
          <w:lang w:val="en-US"/>
        </w:rPr>
        <w:t xml:space="preserve">Further, such </w:t>
      </w:r>
      <w:r w:rsidR="00A916BC">
        <w:rPr>
          <w:lang w:val="en-US"/>
        </w:rPr>
        <w:t xml:space="preserve">an </w:t>
      </w:r>
      <w:r w:rsidR="00CF714C">
        <w:rPr>
          <w:lang w:val="en-US"/>
        </w:rPr>
        <w:t>interface should also be capable connecting to RAN node</w:t>
      </w:r>
      <w:r w:rsidR="000A547A">
        <w:rPr>
          <w:lang w:val="en-US"/>
        </w:rPr>
        <w:t>s</w:t>
      </w:r>
      <w:r w:rsidR="00CF714C">
        <w:rPr>
          <w:lang w:val="en-US"/>
        </w:rPr>
        <w:t xml:space="preserve"> of earlier </w:t>
      </w:r>
      <w:r w:rsidR="006B5EEF">
        <w:rPr>
          <w:lang w:val="en-US"/>
        </w:rPr>
        <w:t xml:space="preserve">technology </w:t>
      </w:r>
      <w:r w:rsidR="00CF714C">
        <w:rPr>
          <w:lang w:val="en-US"/>
        </w:rPr>
        <w:t>generation</w:t>
      </w:r>
      <w:r w:rsidR="006B5EEF">
        <w:rPr>
          <w:lang w:val="en-US"/>
        </w:rPr>
        <w:t xml:space="preserve"> like 4G/5G</w:t>
      </w:r>
      <w:r w:rsidR="006219A1">
        <w:rPr>
          <w:lang w:val="en-US"/>
        </w:rPr>
        <w:t xml:space="preserve"> but also</w:t>
      </w:r>
      <w:r w:rsidR="00633C98">
        <w:rPr>
          <w:lang w:val="en-US"/>
        </w:rPr>
        <w:t xml:space="preserve"> RAN nodes that provide connectivity</w:t>
      </w:r>
      <w:r w:rsidR="00FF62E1">
        <w:rPr>
          <w:lang w:val="en-US"/>
        </w:rPr>
        <w:t xml:space="preserve"> through TN and NTN</w:t>
      </w:r>
      <w:r w:rsidR="006B5EEF">
        <w:rPr>
          <w:lang w:val="en-US"/>
        </w:rPr>
        <w:t xml:space="preserve">. </w:t>
      </w:r>
      <w:r w:rsidR="00FF62E1">
        <w:rPr>
          <w:lang w:val="en-US"/>
        </w:rPr>
        <w:t>This requirement follows from one of the objectives set in the SID</w:t>
      </w:r>
      <w:r w:rsidR="008C08D5">
        <w:rPr>
          <w:lang w:val="en-US"/>
        </w:rPr>
        <w:t xml:space="preserve"> [</w:t>
      </w:r>
      <w:r w:rsidR="00ED1D54">
        <w:rPr>
          <w:lang w:val="en-US"/>
        </w:rPr>
        <w:t>1</w:t>
      </w:r>
      <w:r w:rsidR="008C08D5">
        <w:rPr>
          <w:lang w:val="en-US"/>
        </w:rPr>
        <w:t xml:space="preserve">]: </w:t>
      </w:r>
      <w:r w:rsidR="0017246C">
        <w:rPr>
          <w:lang w:val="en-US"/>
        </w:rPr>
        <w:t>``</w:t>
      </w:r>
      <w:r w:rsidR="00FD74E6">
        <w:rPr>
          <w:lang w:val="en-US"/>
        </w:rPr>
        <w:t xml:space="preserve"> </w:t>
      </w:r>
      <w:r w:rsidR="00CF0F87">
        <w:rPr>
          <w:lang w:val="en-US"/>
        </w:rPr>
        <w:t xml:space="preserve">Aim at </w:t>
      </w:r>
      <w:r w:rsidR="00E66229" w:rsidRPr="00934C60">
        <w:rPr>
          <w:color w:val="000000" w:themeColor="text1"/>
        </w:rPr>
        <w:t xml:space="preserve">a harmonized 6G Radio design for TN and NTN, including their </w:t>
      </w:r>
      <w:r w:rsidR="006F73E6" w:rsidRPr="00934C60">
        <w:rPr>
          <w:color w:val="000000" w:themeColor="text1"/>
        </w:rPr>
        <w:t>integration</w:t>
      </w:r>
      <w:r w:rsidR="006F73E6">
        <w:rPr>
          <w:lang w:val="en-US"/>
        </w:rPr>
        <w:t xml:space="preserve"> “</w:t>
      </w:r>
      <w:r w:rsidR="00E66229">
        <w:rPr>
          <w:lang w:val="en-US"/>
        </w:rPr>
        <w:t xml:space="preserve">. </w:t>
      </w:r>
      <w:r w:rsidR="006B5EEF">
        <w:rPr>
          <w:lang w:val="en-US"/>
        </w:rPr>
        <w:t>Thus, a 6G RAN node should connect to another 6G RAN node but also to</w:t>
      </w:r>
      <w:r w:rsidR="009E3DC3">
        <w:rPr>
          <w:lang w:val="en-US"/>
        </w:rPr>
        <w:t xml:space="preserve"> 5G RAN node. </w:t>
      </w:r>
      <w:r w:rsidR="00B135D4">
        <w:rPr>
          <w:lang w:val="en-US"/>
        </w:rPr>
        <w:t>Such interface will be needed for mobility between nodes of the same RAT as well as nodes of different RAT</w:t>
      </w:r>
      <w:r w:rsidR="00B4207D">
        <w:rPr>
          <w:lang w:val="en-US"/>
        </w:rPr>
        <w:t>s. Further, such an interface will be needed to help spectrum sharing between 5G and 6G.</w:t>
      </w:r>
      <w:r w:rsidR="00944D5E">
        <w:rPr>
          <w:lang w:val="en-US"/>
        </w:rPr>
        <w:t xml:space="preserve"> In </w:t>
      </w:r>
      <w:r w:rsidR="00EA06D8">
        <w:rPr>
          <w:lang w:val="en-US"/>
        </w:rPr>
        <w:fldChar w:fldCharType="begin"/>
      </w:r>
      <w:r w:rsidR="00EA06D8">
        <w:rPr>
          <w:lang w:val="en-US"/>
        </w:rPr>
        <w:instrText xml:space="preserve"> REF _Ref213073075 \h </w:instrText>
      </w:r>
      <w:r w:rsidR="00EA06D8">
        <w:rPr>
          <w:lang w:val="en-US"/>
        </w:rPr>
      </w:r>
      <w:r w:rsidR="00EA06D8">
        <w:rPr>
          <w:lang w:val="en-US"/>
        </w:rPr>
        <w:fldChar w:fldCharType="separate"/>
      </w:r>
      <w:r w:rsidR="00EA06D8">
        <w:t xml:space="preserve">Figure </w:t>
      </w:r>
      <w:r w:rsidR="00EA06D8">
        <w:rPr>
          <w:noProof/>
        </w:rPr>
        <w:t>1</w:t>
      </w:r>
      <w:r w:rsidR="00EA06D8">
        <w:rPr>
          <w:lang w:val="en-US"/>
        </w:rPr>
        <w:fldChar w:fldCharType="end"/>
      </w:r>
      <w:r w:rsidR="00944D5E">
        <w:rPr>
          <w:lang w:val="en-US"/>
        </w:rPr>
        <w:t xml:space="preserve">, </w:t>
      </w:r>
      <w:r w:rsidR="00D25598">
        <w:rPr>
          <w:lang w:val="en-US"/>
        </w:rPr>
        <w:t xml:space="preserve">though </w:t>
      </w:r>
      <w:r w:rsidR="00944D5E">
        <w:rPr>
          <w:lang w:val="en-US"/>
        </w:rPr>
        <w:t>we have shown 6G-6G interface assuming monolithic architecture</w:t>
      </w:r>
      <w:r w:rsidR="00D25598">
        <w:rPr>
          <w:lang w:val="en-US"/>
        </w:rPr>
        <w:t>, the same holds for dis-aggregated architecture</w:t>
      </w:r>
      <w:r w:rsidR="00A039BE">
        <w:rPr>
          <w:lang w:val="en-US"/>
        </w:rPr>
        <w:t xml:space="preserve"> too. </w:t>
      </w:r>
      <w:r w:rsidR="00021D14">
        <w:rPr>
          <w:lang w:val="en-US"/>
        </w:rPr>
        <w:t xml:space="preserve">The interface should </w:t>
      </w:r>
      <w:r w:rsidR="00E84035">
        <w:rPr>
          <w:lang w:val="en-US"/>
        </w:rPr>
        <w:t>necessarily support control plane and support for user plane can be discussed as discussion evolves.</w:t>
      </w:r>
    </w:p>
    <w:p w14:paraId="0B88FD20" w14:textId="542104E2" w:rsidR="007F59C9" w:rsidRDefault="00DB4F05" w:rsidP="007F59C9">
      <w:pPr>
        <w:keepNext/>
        <w:jc w:val="center"/>
      </w:pPr>
      <w:r w:rsidRPr="00DB4F05">
        <w:rPr>
          <w:noProof/>
        </w:rPr>
        <w:drawing>
          <wp:inline distT="0" distB="0" distL="0" distR="0" wp14:anchorId="11C52CD8" wp14:editId="289260F0">
            <wp:extent cx="5007854" cy="1929098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16327" cy="1932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12C58" w14:textId="650BDEBD" w:rsidR="007F59C9" w:rsidRDefault="007F59C9" w:rsidP="007F59C9">
      <w:pPr>
        <w:pStyle w:val="Caption"/>
        <w:jc w:val="center"/>
        <w:rPr>
          <w:lang w:val="en-US"/>
        </w:rPr>
      </w:pPr>
      <w:bookmarkStart w:id="2" w:name="_Ref2130730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Network interface between two 6GR nodes and a 5G and a 6GR node.</w:t>
      </w:r>
    </w:p>
    <w:p w14:paraId="43FC3274" w14:textId="77777777" w:rsidR="000A547A" w:rsidRDefault="000A547A" w:rsidP="00961415">
      <w:pPr>
        <w:rPr>
          <w:lang w:val="en-US"/>
        </w:rPr>
      </w:pPr>
    </w:p>
    <w:p w14:paraId="5407E6E5" w14:textId="7F5EFF7E" w:rsidR="000A547A" w:rsidRDefault="00E23558" w:rsidP="00961415">
      <w:pPr>
        <w:rPr>
          <w:lang w:val="en-US"/>
        </w:rPr>
      </w:pPr>
      <w:r>
        <w:rPr>
          <w:lang w:val="en-US"/>
        </w:rPr>
        <w:t xml:space="preserve">One important objective that we want 6G-6G interface to </w:t>
      </w:r>
      <w:r w:rsidR="006815B9">
        <w:rPr>
          <w:lang w:val="en-US"/>
        </w:rPr>
        <w:t xml:space="preserve">fulfil is to help achieve energy efficiency </w:t>
      </w:r>
      <w:r w:rsidR="00F1073D">
        <w:rPr>
          <w:lang w:val="en-US"/>
        </w:rPr>
        <w:t>(</w:t>
      </w:r>
      <w:r w:rsidR="00435495">
        <w:rPr>
          <w:lang w:val="en-US"/>
        </w:rPr>
        <w:t xml:space="preserve">``Energy </w:t>
      </w:r>
      <w:r w:rsidR="00365CAE" w:rsidRPr="00934C60">
        <w:rPr>
          <w:color w:val="000000" w:themeColor="text1"/>
        </w:rPr>
        <w:t>efficiency and energy saving: both for network and device</w:t>
      </w:r>
      <w:r w:rsidR="00365CAE">
        <w:rPr>
          <w:lang w:val="en-US"/>
        </w:rPr>
        <w:t xml:space="preserve"> </w:t>
      </w:r>
      <w:proofErr w:type="gramStart"/>
      <w:r w:rsidR="00435495">
        <w:rPr>
          <w:lang w:val="en-US"/>
        </w:rPr>
        <w:t>“</w:t>
      </w:r>
      <w:r w:rsidR="00365CAE">
        <w:rPr>
          <w:lang w:val="en-US"/>
        </w:rPr>
        <w:t xml:space="preserve"> in</w:t>
      </w:r>
      <w:proofErr w:type="gramEnd"/>
      <w:r w:rsidR="00365CAE">
        <w:rPr>
          <w:lang w:val="en-US"/>
        </w:rPr>
        <w:t xml:space="preserve"> [1]</w:t>
      </w:r>
      <w:r w:rsidR="00F1073D">
        <w:rPr>
          <w:lang w:val="en-US"/>
        </w:rPr>
        <w:t xml:space="preserve">) </w:t>
      </w:r>
      <w:r w:rsidR="006815B9">
        <w:rPr>
          <w:lang w:val="en-US"/>
        </w:rPr>
        <w:t>in the RAN. This interface should</w:t>
      </w:r>
      <w:r w:rsidR="00B26D90">
        <w:rPr>
          <w:lang w:val="en-US"/>
        </w:rPr>
        <w:t xml:space="preserve"> </w:t>
      </w:r>
      <w:r w:rsidR="00D57753">
        <w:rPr>
          <w:lang w:val="en-US"/>
        </w:rPr>
        <w:t>allow</w:t>
      </w:r>
      <w:r w:rsidR="00B26D90">
        <w:rPr>
          <w:lang w:val="en-US"/>
        </w:rPr>
        <w:t xml:space="preserve"> to exchange sufficient control information (i.e., user load</w:t>
      </w:r>
      <w:r w:rsidR="00D57753">
        <w:rPr>
          <w:lang w:val="en-US"/>
        </w:rPr>
        <w:t>) to help full / partial shutdown of a RAN node to conserve energy</w:t>
      </w:r>
      <w:r w:rsidR="00245B94">
        <w:rPr>
          <w:lang w:val="en-US"/>
        </w:rPr>
        <w:t xml:space="preserve">. Further, </w:t>
      </w:r>
      <w:r w:rsidR="00320A79">
        <w:rPr>
          <w:lang w:val="en-US"/>
        </w:rPr>
        <w:t xml:space="preserve">we want to see an interface between </w:t>
      </w:r>
      <w:r w:rsidR="000D0FD1">
        <w:rPr>
          <w:lang w:val="en-US"/>
        </w:rPr>
        <w:t>5G DU and 6G DU which, among many functions, will</w:t>
      </w:r>
      <w:r w:rsidR="001F52E5">
        <w:rPr>
          <w:lang w:val="en-US"/>
        </w:rPr>
        <w:t xml:space="preserve"> help spectrum sharing between 5G and 6G.</w:t>
      </w:r>
      <w:r w:rsidR="00DD21A9">
        <w:rPr>
          <w:lang w:val="en-US"/>
        </w:rPr>
        <w:t xml:space="preserve"> We believe that true spectrum sharing becomes possible </w:t>
      </w:r>
      <w:r w:rsidR="00B1641F">
        <w:rPr>
          <w:lang w:val="en-US"/>
        </w:rPr>
        <w:t>when 5G-6G interface supports</w:t>
      </w:r>
      <w:r w:rsidR="00E9576F">
        <w:rPr>
          <w:lang w:val="en-US"/>
        </w:rPr>
        <w:t xml:space="preserve"> exchange </w:t>
      </w:r>
      <w:r w:rsidR="00AD29FB">
        <w:rPr>
          <w:lang w:val="en-US"/>
        </w:rPr>
        <w:t xml:space="preserve">of </w:t>
      </w:r>
      <w:r w:rsidR="00E9576F">
        <w:rPr>
          <w:lang w:val="en-US"/>
        </w:rPr>
        <w:t xml:space="preserve">sufficient and detailed control information </w:t>
      </w:r>
      <w:r w:rsidR="00B26697">
        <w:rPr>
          <w:lang w:val="en-US"/>
        </w:rPr>
        <w:t>on</w:t>
      </w:r>
      <w:r w:rsidR="00E9576F">
        <w:rPr>
          <w:lang w:val="en-US"/>
        </w:rPr>
        <w:t xml:space="preserve"> a time scale</w:t>
      </w:r>
      <w:r w:rsidR="00B26697">
        <w:rPr>
          <w:lang w:val="en-US"/>
        </w:rPr>
        <w:t xml:space="preserve"> necessary for spectrum sharing</w:t>
      </w:r>
      <w:r w:rsidR="00AD29FB">
        <w:rPr>
          <w:lang w:val="en-US"/>
        </w:rPr>
        <w:t>.</w:t>
      </w:r>
    </w:p>
    <w:p w14:paraId="47534577" w14:textId="77777777" w:rsidR="00CF714C" w:rsidRDefault="00CF714C" w:rsidP="00961415">
      <w:pPr>
        <w:rPr>
          <w:lang w:val="en-US"/>
        </w:rPr>
      </w:pPr>
    </w:p>
    <w:p w14:paraId="5C9F03B5" w14:textId="6B0A93AC" w:rsidR="00BDC64C" w:rsidRPr="006F1C68" w:rsidRDefault="7097A698" w:rsidP="4E9A4455">
      <w:pPr>
        <w:rPr>
          <w:b/>
          <w:lang w:val="en-US"/>
        </w:rPr>
      </w:pPr>
      <w:r w:rsidRPr="006F1C68">
        <w:rPr>
          <w:b/>
          <w:lang w:val="en-US"/>
        </w:rPr>
        <w:t xml:space="preserve">Proposal 1: </w:t>
      </w:r>
      <w:r w:rsidR="00223777">
        <w:rPr>
          <w:b/>
          <w:lang w:val="en-US"/>
        </w:rPr>
        <w:t>Network interfaces that connect a 6GR to another 6GR and also a 6GR to a 5GR</w:t>
      </w:r>
      <w:r w:rsidR="00E7567C">
        <w:rPr>
          <w:b/>
          <w:lang w:val="en-US"/>
        </w:rPr>
        <w:t xml:space="preserve"> should </w:t>
      </w:r>
      <w:r w:rsidR="00A722AB">
        <w:rPr>
          <w:b/>
          <w:lang w:val="en-US"/>
        </w:rPr>
        <w:t xml:space="preserve">be part of 6G design. Further, </w:t>
      </w:r>
      <w:r w:rsidR="007B631B">
        <w:rPr>
          <w:b/>
          <w:lang w:val="en-US"/>
        </w:rPr>
        <w:t>a separate interface that helps spectrum sharing between 6G and 5G shall be considered.</w:t>
      </w:r>
    </w:p>
    <w:p w14:paraId="0995DD78" w14:textId="77777777" w:rsidR="00FB1687" w:rsidRDefault="00FB1687" w:rsidP="00D76E92">
      <w:pPr>
        <w:rPr>
          <w:lang w:val="en-US"/>
        </w:rPr>
      </w:pPr>
    </w:p>
    <w:bookmarkEnd w:id="1"/>
    <w:p w14:paraId="4E5F9F8A" w14:textId="2FE48FB5" w:rsidR="00963F04" w:rsidRDefault="00963F04" w:rsidP="00963F04">
      <w:pPr>
        <w:pStyle w:val="Heading1"/>
      </w:pPr>
      <w:r>
        <w:t>Conclusion</w:t>
      </w:r>
    </w:p>
    <w:p w14:paraId="7F3D40DB" w14:textId="77777777" w:rsidR="007B631B" w:rsidRPr="006F1C68" w:rsidRDefault="007B631B" w:rsidP="007B631B">
      <w:pPr>
        <w:rPr>
          <w:b/>
          <w:lang w:val="en-US"/>
        </w:rPr>
      </w:pPr>
      <w:r w:rsidRPr="006F1C68">
        <w:rPr>
          <w:b/>
          <w:lang w:val="en-US"/>
        </w:rPr>
        <w:t xml:space="preserve">Proposal 1: </w:t>
      </w:r>
      <w:r>
        <w:rPr>
          <w:b/>
          <w:lang w:val="en-US"/>
        </w:rPr>
        <w:t>Network interfaces that connect a 6GR to another 6GR and also a 6GR to a 5GR should be part of 6G design. Further, a separate interface that helps spectrum sharing between 6G and 5G shall be considered.</w:t>
      </w:r>
    </w:p>
    <w:p w14:paraId="57994DCF" w14:textId="395B50F3" w:rsidR="00963F04" w:rsidRPr="00E63815" w:rsidRDefault="00963F04" w:rsidP="007B631B">
      <w:pPr>
        <w:rPr>
          <w:b/>
          <w:lang w:val="en-US"/>
        </w:rPr>
      </w:pPr>
    </w:p>
    <w:p w14:paraId="3522413C" w14:textId="139AE8E7" w:rsidR="00E66229" w:rsidRDefault="00E66229">
      <w:pPr>
        <w:pStyle w:val="Heading1"/>
      </w:pPr>
      <w:r>
        <w:t>References</w:t>
      </w:r>
    </w:p>
    <w:p w14:paraId="4B42C44D" w14:textId="77777777" w:rsidR="00ED1D54" w:rsidRPr="002C3ACA" w:rsidRDefault="0015538E" w:rsidP="00ED1D54">
      <w:pPr>
        <w:tabs>
          <w:tab w:val="left" w:pos="2127"/>
        </w:tabs>
        <w:spacing w:after="0"/>
        <w:ind w:left="2126" w:hanging="2126"/>
        <w:jc w:val="both"/>
        <w:outlineLvl w:val="0"/>
      </w:pPr>
      <w:r>
        <w:t xml:space="preserve">[1] </w:t>
      </w:r>
      <w:r w:rsidR="00ED1D54" w:rsidRPr="002C3ACA">
        <w:t>RP-252912, ``</w:t>
      </w:r>
      <w:r w:rsidR="00ED1D54" w:rsidRPr="002C3ACA">
        <w:rPr>
          <w:rFonts w:hint="eastAsia"/>
        </w:rPr>
        <w:t xml:space="preserve"> Revised</w:t>
      </w:r>
      <w:r w:rsidR="00ED1D54" w:rsidRPr="002C3ACA">
        <w:t xml:space="preserve"> SID: Study on 6G Radio”</w:t>
      </w:r>
    </w:p>
    <w:p w14:paraId="3C56814D" w14:textId="5B719E08" w:rsidR="00E66229" w:rsidRPr="00E66229" w:rsidRDefault="00E66229" w:rsidP="001E4238"/>
    <w:sectPr w:rsidR="00E66229" w:rsidRPr="00E66229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424D4" w14:textId="77777777" w:rsidR="00AD1560" w:rsidRDefault="00AD1560" w:rsidP="000B02AA">
      <w:pPr>
        <w:spacing w:after="0"/>
      </w:pPr>
      <w:r>
        <w:separator/>
      </w:r>
    </w:p>
  </w:endnote>
  <w:endnote w:type="continuationSeparator" w:id="0">
    <w:p w14:paraId="0BA795B7" w14:textId="77777777" w:rsidR="00AD1560" w:rsidRDefault="00AD1560" w:rsidP="000B02AA">
      <w:pPr>
        <w:spacing w:after="0"/>
      </w:pPr>
      <w:r>
        <w:continuationSeparator/>
      </w:r>
    </w:p>
  </w:endnote>
  <w:endnote w:type="continuationNotice" w:id="1">
    <w:p w14:paraId="75B7C269" w14:textId="77777777" w:rsidR="00AD1560" w:rsidRDefault="00AD15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C899E" w14:textId="77777777" w:rsidR="00AD1560" w:rsidRDefault="00AD1560" w:rsidP="000B02AA">
      <w:pPr>
        <w:spacing w:after="0"/>
      </w:pPr>
      <w:r>
        <w:separator/>
      </w:r>
    </w:p>
  </w:footnote>
  <w:footnote w:type="continuationSeparator" w:id="0">
    <w:p w14:paraId="0A0A9905" w14:textId="77777777" w:rsidR="00AD1560" w:rsidRDefault="00AD1560" w:rsidP="000B02AA">
      <w:pPr>
        <w:spacing w:after="0"/>
      </w:pPr>
      <w:r>
        <w:continuationSeparator/>
      </w:r>
    </w:p>
  </w:footnote>
  <w:footnote w:type="continuationNotice" w:id="1">
    <w:p w14:paraId="4D6A735A" w14:textId="77777777" w:rsidR="00AD1560" w:rsidRDefault="00AD15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0A33A4B"/>
    <w:multiLevelType w:val="hybridMultilevel"/>
    <w:tmpl w:val="9234688E"/>
    <w:lvl w:ilvl="0" w:tplc="89BE9F3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8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9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10B3D"/>
    <w:multiLevelType w:val="hybridMultilevel"/>
    <w:tmpl w:val="86980CC2"/>
    <w:lvl w:ilvl="0" w:tplc="14EC29EE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5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4"/>
    <w:lvlOverride w:ilvl="0">
      <w:startOverride w:val="1"/>
    </w:lvlOverride>
  </w:num>
  <w:num w:numId="5">
    <w:abstractNumId w:val="22"/>
  </w:num>
  <w:num w:numId="6">
    <w:abstractNumId w:val="26"/>
  </w:num>
  <w:num w:numId="7">
    <w:abstractNumId w:val="35"/>
  </w:num>
  <w:num w:numId="8">
    <w:abstractNumId w:val="9"/>
  </w:num>
  <w:num w:numId="9">
    <w:abstractNumId w:val="8"/>
  </w:num>
  <w:num w:numId="10">
    <w:abstractNumId w:val="16"/>
  </w:num>
  <w:num w:numId="11">
    <w:abstractNumId w:val="21"/>
  </w:num>
  <w:num w:numId="12">
    <w:abstractNumId w:val="6"/>
  </w:num>
  <w:num w:numId="13">
    <w:abstractNumId w:val="15"/>
  </w:num>
  <w:num w:numId="14">
    <w:abstractNumId w:val="10"/>
  </w:num>
  <w:num w:numId="15">
    <w:abstractNumId w:val="24"/>
  </w:num>
  <w:num w:numId="16">
    <w:abstractNumId w:val="32"/>
  </w:num>
  <w:num w:numId="17">
    <w:abstractNumId w:val="5"/>
  </w:num>
  <w:num w:numId="18">
    <w:abstractNumId w:val="17"/>
  </w:num>
  <w:num w:numId="19">
    <w:abstractNumId w:val="11"/>
  </w:num>
  <w:num w:numId="20">
    <w:abstractNumId w:val="25"/>
  </w:num>
  <w:num w:numId="21">
    <w:abstractNumId w:val="28"/>
  </w:num>
  <w:num w:numId="22">
    <w:abstractNumId w:val="34"/>
  </w:num>
  <w:num w:numId="23">
    <w:abstractNumId w:val="18"/>
  </w:num>
  <w:num w:numId="24">
    <w:abstractNumId w:val="19"/>
  </w:num>
  <w:num w:numId="25">
    <w:abstractNumId w:val="29"/>
  </w:num>
  <w:num w:numId="26">
    <w:abstractNumId w:val="30"/>
  </w:num>
  <w:num w:numId="27">
    <w:abstractNumId w:val="7"/>
  </w:num>
  <w:num w:numId="28">
    <w:abstractNumId w:val="2"/>
  </w:num>
  <w:num w:numId="29">
    <w:abstractNumId w:val="3"/>
  </w:num>
  <w:num w:numId="30">
    <w:abstractNumId w:val="33"/>
  </w:num>
  <w:num w:numId="31">
    <w:abstractNumId w:val="23"/>
  </w:num>
  <w:num w:numId="32">
    <w:abstractNumId w:val="20"/>
  </w:num>
  <w:num w:numId="33">
    <w:abstractNumId w:val="0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31"/>
  </w:num>
  <w:num w:numId="3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2A62"/>
    <w:rsid w:val="00003257"/>
    <w:rsid w:val="000034C6"/>
    <w:rsid w:val="00003615"/>
    <w:rsid w:val="00003B89"/>
    <w:rsid w:val="00003EE3"/>
    <w:rsid w:val="00004153"/>
    <w:rsid w:val="00004D7A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2F44"/>
    <w:rsid w:val="000136F1"/>
    <w:rsid w:val="00014055"/>
    <w:rsid w:val="0001410B"/>
    <w:rsid w:val="0001467A"/>
    <w:rsid w:val="000147B7"/>
    <w:rsid w:val="0001485B"/>
    <w:rsid w:val="00014C44"/>
    <w:rsid w:val="00014F8D"/>
    <w:rsid w:val="0001544D"/>
    <w:rsid w:val="000155A5"/>
    <w:rsid w:val="00015904"/>
    <w:rsid w:val="0001590D"/>
    <w:rsid w:val="00015CBF"/>
    <w:rsid w:val="00016035"/>
    <w:rsid w:val="00016475"/>
    <w:rsid w:val="00016798"/>
    <w:rsid w:val="00016F2C"/>
    <w:rsid w:val="00017114"/>
    <w:rsid w:val="0001712E"/>
    <w:rsid w:val="00017173"/>
    <w:rsid w:val="000173F8"/>
    <w:rsid w:val="000205F2"/>
    <w:rsid w:val="0002119B"/>
    <w:rsid w:val="000212D5"/>
    <w:rsid w:val="0002151E"/>
    <w:rsid w:val="00021915"/>
    <w:rsid w:val="00021D14"/>
    <w:rsid w:val="000229A5"/>
    <w:rsid w:val="00022F08"/>
    <w:rsid w:val="00022FAD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3DC"/>
    <w:rsid w:val="00040571"/>
    <w:rsid w:val="00040829"/>
    <w:rsid w:val="00040911"/>
    <w:rsid w:val="0004148A"/>
    <w:rsid w:val="0004166C"/>
    <w:rsid w:val="000416BA"/>
    <w:rsid w:val="000417ED"/>
    <w:rsid w:val="00041B07"/>
    <w:rsid w:val="00041DD8"/>
    <w:rsid w:val="00041F63"/>
    <w:rsid w:val="000439E0"/>
    <w:rsid w:val="00043E58"/>
    <w:rsid w:val="000446DB"/>
    <w:rsid w:val="00044DAF"/>
    <w:rsid w:val="00045759"/>
    <w:rsid w:val="0004616C"/>
    <w:rsid w:val="00046396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68E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422"/>
    <w:rsid w:val="00054B6D"/>
    <w:rsid w:val="00054F88"/>
    <w:rsid w:val="00055397"/>
    <w:rsid w:val="000553B5"/>
    <w:rsid w:val="000556FC"/>
    <w:rsid w:val="0005651F"/>
    <w:rsid w:val="00056639"/>
    <w:rsid w:val="000569E8"/>
    <w:rsid w:val="00056F76"/>
    <w:rsid w:val="00057363"/>
    <w:rsid w:val="000576B4"/>
    <w:rsid w:val="00060999"/>
    <w:rsid w:val="00060D6C"/>
    <w:rsid w:val="00060FC4"/>
    <w:rsid w:val="000612C6"/>
    <w:rsid w:val="000613E0"/>
    <w:rsid w:val="00061E75"/>
    <w:rsid w:val="000629E5"/>
    <w:rsid w:val="000632AB"/>
    <w:rsid w:val="0006377F"/>
    <w:rsid w:val="00063A13"/>
    <w:rsid w:val="00064098"/>
    <w:rsid w:val="000650FD"/>
    <w:rsid w:val="00065B22"/>
    <w:rsid w:val="0006617B"/>
    <w:rsid w:val="00066B4F"/>
    <w:rsid w:val="000672F4"/>
    <w:rsid w:val="00067B65"/>
    <w:rsid w:val="00067CEC"/>
    <w:rsid w:val="00070880"/>
    <w:rsid w:val="00070F8B"/>
    <w:rsid w:val="0007117E"/>
    <w:rsid w:val="00071888"/>
    <w:rsid w:val="00071B0F"/>
    <w:rsid w:val="00072009"/>
    <w:rsid w:val="0007217C"/>
    <w:rsid w:val="000722EC"/>
    <w:rsid w:val="00072F97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0A74"/>
    <w:rsid w:val="00080F1D"/>
    <w:rsid w:val="00081B90"/>
    <w:rsid w:val="00081EB3"/>
    <w:rsid w:val="00081F58"/>
    <w:rsid w:val="000825C5"/>
    <w:rsid w:val="00082643"/>
    <w:rsid w:val="00082E97"/>
    <w:rsid w:val="00083173"/>
    <w:rsid w:val="000832F6"/>
    <w:rsid w:val="00084543"/>
    <w:rsid w:val="00084A97"/>
    <w:rsid w:val="00085B4F"/>
    <w:rsid w:val="0008623B"/>
    <w:rsid w:val="00086768"/>
    <w:rsid w:val="000869DB"/>
    <w:rsid w:val="0008791B"/>
    <w:rsid w:val="000879EE"/>
    <w:rsid w:val="00087A87"/>
    <w:rsid w:val="0009003C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95B"/>
    <w:rsid w:val="000A4CCC"/>
    <w:rsid w:val="000A4DC4"/>
    <w:rsid w:val="000A547A"/>
    <w:rsid w:val="000A5BDF"/>
    <w:rsid w:val="000A5CC3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2605"/>
    <w:rsid w:val="000B4B95"/>
    <w:rsid w:val="000B4C36"/>
    <w:rsid w:val="000B4D05"/>
    <w:rsid w:val="000B4EF6"/>
    <w:rsid w:val="000B5487"/>
    <w:rsid w:val="000B5FBF"/>
    <w:rsid w:val="000B6574"/>
    <w:rsid w:val="000B6815"/>
    <w:rsid w:val="000B6CFD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079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23"/>
    <w:rsid w:val="000C5874"/>
    <w:rsid w:val="000C6062"/>
    <w:rsid w:val="000C6077"/>
    <w:rsid w:val="000C62EC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0FD1"/>
    <w:rsid w:val="000D1743"/>
    <w:rsid w:val="000D1B20"/>
    <w:rsid w:val="000D1F70"/>
    <w:rsid w:val="000D2196"/>
    <w:rsid w:val="000D29B1"/>
    <w:rsid w:val="000D2B53"/>
    <w:rsid w:val="000D3F16"/>
    <w:rsid w:val="000D5770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0E3E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B6B"/>
    <w:rsid w:val="000E4FAD"/>
    <w:rsid w:val="000E5927"/>
    <w:rsid w:val="000E63C9"/>
    <w:rsid w:val="000E69E4"/>
    <w:rsid w:val="000E70D0"/>
    <w:rsid w:val="000E7226"/>
    <w:rsid w:val="000E7A4C"/>
    <w:rsid w:val="000F0AF0"/>
    <w:rsid w:val="000F0AF3"/>
    <w:rsid w:val="000F1A62"/>
    <w:rsid w:val="000F216F"/>
    <w:rsid w:val="000F259C"/>
    <w:rsid w:val="000F26C3"/>
    <w:rsid w:val="000F2875"/>
    <w:rsid w:val="000F2BAD"/>
    <w:rsid w:val="000F2E3B"/>
    <w:rsid w:val="000F30EE"/>
    <w:rsid w:val="000F34B1"/>
    <w:rsid w:val="000F386C"/>
    <w:rsid w:val="000F3EBE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8E1"/>
    <w:rsid w:val="001070E8"/>
    <w:rsid w:val="00107256"/>
    <w:rsid w:val="00107739"/>
    <w:rsid w:val="001078AA"/>
    <w:rsid w:val="001112C8"/>
    <w:rsid w:val="001114CF"/>
    <w:rsid w:val="00111703"/>
    <w:rsid w:val="00111896"/>
    <w:rsid w:val="00112281"/>
    <w:rsid w:val="001133CF"/>
    <w:rsid w:val="001134F0"/>
    <w:rsid w:val="00113729"/>
    <w:rsid w:val="00113860"/>
    <w:rsid w:val="00113B4D"/>
    <w:rsid w:val="00114057"/>
    <w:rsid w:val="0011548F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0AF9"/>
    <w:rsid w:val="0012144B"/>
    <w:rsid w:val="00121CB1"/>
    <w:rsid w:val="00122104"/>
    <w:rsid w:val="00122105"/>
    <w:rsid w:val="0012261A"/>
    <w:rsid w:val="00122AA2"/>
    <w:rsid w:val="00122B43"/>
    <w:rsid w:val="00122C08"/>
    <w:rsid w:val="00123493"/>
    <w:rsid w:val="001236FE"/>
    <w:rsid w:val="00123A4B"/>
    <w:rsid w:val="00124633"/>
    <w:rsid w:val="00124AE2"/>
    <w:rsid w:val="00124E7C"/>
    <w:rsid w:val="00125D20"/>
    <w:rsid w:val="00126441"/>
    <w:rsid w:val="00126662"/>
    <w:rsid w:val="00126727"/>
    <w:rsid w:val="00126C57"/>
    <w:rsid w:val="00126F88"/>
    <w:rsid w:val="00127834"/>
    <w:rsid w:val="00127B94"/>
    <w:rsid w:val="0013025C"/>
    <w:rsid w:val="001303C6"/>
    <w:rsid w:val="0013078E"/>
    <w:rsid w:val="00130F2C"/>
    <w:rsid w:val="00130F2D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045"/>
    <w:rsid w:val="00140378"/>
    <w:rsid w:val="001403A8"/>
    <w:rsid w:val="001405CE"/>
    <w:rsid w:val="00140721"/>
    <w:rsid w:val="00140E7C"/>
    <w:rsid w:val="001420B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AEC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4DF"/>
    <w:rsid w:val="00153766"/>
    <w:rsid w:val="0015398B"/>
    <w:rsid w:val="00153BB5"/>
    <w:rsid w:val="00153D70"/>
    <w:rsid w:val="00154300"/>
    <w:rsid w:val="00154E32"/>
    <w:rsid w:val="00154F83"/>
    <w:rsid w:val="0015538E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5DB0"/>
    <w:rsid w:val="00166168"/>
    <w:rsid w:val="00166965"/>
    <w:rsid w:val="00166AB5"/>
    <w:rsid w:val="00167577"/>
    <w:rsid w:val="0016770B"/>
    <w:rsid w:val="001678E8"/>
    <w:rsid w:val="00167CCD"/>
    <w:rsid w:val="0017072C"/>
    <w:rsid w:val="001710F5"/>
    <w:rsid w:val="001721D3"/>
    <w:rsid w:val="0017246C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4AE4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0AA"/>
    <w:rsid w:val="001822C7"/>
    <w:rsid w:val="00182DA3"/>
    <w:rsid w:val="00182E82"/>
    <w:rsid w:val="00182F51"/>
    <w:rsid w:val="00183014"/>
    <w:rsid w:val="00183681"/>
    <w:rsid w:val="00183C2F"/>
    <w:rsid w:val="00184326"/>
    <w:rsid w:val="0018465E"/>
    <w:rsid w:val="0018495A"/>
    <w:rsid w:val="00184BF2"/>
    <w:rsid w:val="00184F4F"/>
    <w:rsid w:val="00185BBF"/>
    <w:rsid w:val="0018603A"/>
    <w:rsid w:val="00186206"/>
    <w:rsid w:val="001869CE"/>
    <w:rsid w:val="0018736F"/>
    <w:rsid w:val="00187602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BC0"/>
    <w:rsid w:val="001A0114"/>
    <w:rsid w:val="001A0A05"/>
    <w:rsid w:val="001A0FBC"/>
    <w:rsid w:val="001A16B0"/>
    <w:rsid w:val="001A1BD2"/>
    <w:rsid w:val="001A1C82"/>
    <w:rsid w:val="001A232E"/>
    <w:rsid w:val="001A2CC9"/>
    <w:rsid w:val="001A35A3"/>
    <w:rsid w:val="001A4A05"/>
    <w:rsid w:val="001A4AD7"/>
    <w:rsid w:val="001A4F9A"/>
    <w:rsid w:val="001A54C0"/>
    <w:rsid w:val="001A556D"/>
    <w:rsid w:val="001A5766"/>
    <w:rsid w:val="001A6BCF"/>
    <w:rsid w:val="001A7149"/>
    <w:rsid w:val="001A75A0"/>
    <w:rsid w:val="001A7C45"/>
    <w:rsid w:val="001B067B"/>
    <w:rsid w:val="001B1249"/>
    <w:rsid w:val="001B198F"/>
    <w:rsid w:val="001B1D96"/>
    <w:rsid w:val="001B2378"/>
    <w:rsid w:val="001B244F"/>
    <w:rsid w:val="001B25C1"/>
    <w:rsid w:val="001B2A51"/>
    <w:rsid w:val="001B2BBF"/>
    <w:rsid w:val="001B2E7C"/>
    <w:rsid w:val="001B3657"/>
    <w:rsid w:val="001B389F"/>
    <w:rsid w:val="001B49C9"/>
    <w:rsid w:val="001B51AF"/>
    <w:rsid w:val="001B5581"/>
    <w:rsid w:val="001B590A"/>
    <w:rsid w:val="001B59D7"/>
    <w:rsid w:val="001B5AAE"/>
    <w:rsid w:val="001B5C5F"/>
    <w:rsid w:val="001B6571"/>
    <w:rsid w:val="001B6FCA"/>
    <w:rsid w:val="001C0AA8"/>
    <w:rsid w:val="001C0AE5"/>
    <w:rsid w:val="001C0C01"/>
    <w:rsid w:val="001C16E6"/>
    <w:rsid w:val="001C1E98"/>
    <w:rsid w:val="001C248C"/>
    <w:rsid w:val="001C25D7"/>
    <w:rsid w:val="001C291C"/>
    <w:rsid w:val="001C292F"/>
    <w:rsid w:val="001C2D4E"/>
    <w:rsid w:val="001C4D47"/>
    <w:rsid w:val="001C4D79"/>
    <w:rsid w:val="001C52C7"/>
    <w:rsid w:val="001C5B31"/>
    <w:rsid w:val="001C5DC4"/>
    <w:rsid w:val="001C612E"/>
    <w:rsid w:val="001C631B"/>
    <w:rsid w:val="001C631E"/>
    <w:rsid w:val="001C68CB"/>
    <w:rsid w:val="001C6C9B"/>
    <w:rsid w:val="001C74AA"/>
    <w:rsid w:val="001C76E8"/>
    <w:rsid w:val="001C7869"/>
    <w:rsid w:val="001C7D04"/>
    <w:rsid w:val="001D0683"/>
    <w:rsid w:val="001D0702"/>
    <w:rsid w:val="001D0C05"/>
    <w:rsid w:val="001D0C3A"/>
    <w:rsid w:val="001D0C98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675"/>
    <w:rsid w:val="001E3C3B"/>
    <w:rsid w:val="001E422E"/>
    <w:rsid w:val="001E4238"/>
    <w:rsid w:val="001E477C"/>
    <w:rsid w:val="001E4806"/>
    <w:rsid w:val="001E4912"/>
    <w:rsid w:val="001E4E49"/>
    <w:rsid w:val="001E532C"/>
    <w:rsid w:val="001E5DE8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257"/>
    <w:rsid w:val="001F52E5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BA6"/>
    <w:rsid w:val="00200D1A"/>
    <w:rsid w:val="00200E08"/>
    <w:rsid w:val="00200EC0"/>
    <w:rsid w:val="00200EFD"/>
    <w:rsid w:val="00200F1D"/>
    <w:rsid w:val="002011F0"/>
    <w:rsid w:val="00201465"/>
    <w:rsid w:val="0020204D"/>
    <w:rsid w:val="0020269F"/>
    <w:rsid w:val="002031B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C29"/>
    <w:rsid w:val="00205DFF"/>
    <w:rsid w:val="00206767"/>
    <w:rsid w:val="00206E5E"/>
    <w:rsid w:val="002072CC"/>
    <w:rsid w:val="00210257"/>
    <w:rsid w:val="002103B6"/>
    <w:rsid w:val="0021062A"/>
    <w:rsid w:val="00210A90"/>
    <w:rsid w:val="00210C24"/>
    <w:rsid w:val="00210F7B"/>
    <w:rsid w:val="00211137"/>
    <w:rsid w:val="002116C2"/>
    <w:rsid w:val="00211A2B"/>
    <w:rsid w:val="00211A67"/>
    <w:rsid w:val="00211D69"/>
    <w:rsid w:val="00212383"/>
    <w:rsid w:val="002128CC"/>
    <w:rsid w:val="00212B90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29D"/>
    <w:rsid w:val="00217C9C"/>
    <w:rsid w:val="00220993"/>
    <w:rsid w:val="0022162A"/>
    <w:rsid w:val="002217E6"/>
    <w:rsid w:val="00221D47"/>
    <w:rsid w:val="0022293D"/>
    <w:rsid w:val="00222A17"/>
    <w:rsid w:val="0022377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51D"/>
    <w:rsid w:val="00232D72"/>
    <w:rsid w:val="002345C4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0C77"/>
    <w:rsid w:val="002410EB"/>
    <w:rsid w:val="002419D9"/>
    <w:rsid w:val="00241BCB"/>
    <w:rsid w:val="0024207F"/>
    <w:rsid w:val="00242549"/>
    <w:rsid w:val="00243816"/>
    <w:rsid w:val="0024491C"/>
    <w:rsid w:val="0024538A"/>
    <w:rsid w:val="00245781"/>
    <w:rsid w:val="0024583E"/>
    <w:rsid w:val="00245B8B"/>
    <w:rsid w:val="00245B94"/>
    <w:rsid w:val="00246142"/>
    <w:rsid w:val="00247552"/>
    <w:rsid w:val="002516BD"/>
    <w:rsid w:val="00251D39"/>
    <w:rsid w:val="00251EDF"/>
    <w:rsid w:val="00252032"/>
    <w:rsid w:val="002528C1"/>
    <w:rsid w:val="00252B7D"/>
    <w:rsid w:val="00252BEF"/>
    <w:rsid w:val="00253B25"/>
    <w:rsid w:val="002540C7"/>
    <w:rsid w:val="00254DBB"/>
    <w:rsid w:val="00255069"/>
    <w:rsid w:val="00255426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9F1"/>
    <w:rsid w:val="00261C3F"/>
    <w:rsid w:val="00262B5B"/>
    <w:rsid w:val="00262BFE"/>
    <w:rsid w:val="002630A7"/>
    <w:rsid w:val="00263339"/>
    <w:rsid w:val="00263AAB"/>
    <w:rsid w:val="00264A8E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28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5E0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D1B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0F6F"/>
    <w:rsid w:val="002A1321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ED4"/>
    <w:rsid w:val="002A6E29"/>
    <w:rsid w:val="002A7579"/>
    <w:rsid w:val="002B0AA8"/>
    <w:rsid w:val="002B117A"/>
    <w:rsid w:val="002B16B1"/>
    <w:rsid w:val="002B1C61"/>
    <w:rsid w:val="002B220E"/>
    <w:rsid w:val="002B261C"/>
    <w:rsid w:val="002B2AD5"/>
    <w:rsid w:val="002B31D1"/>
    <w:rsid w:val="002B32DD"/>
    <w:rsid w:val="002B3458"/>
    <w:rsid w:val="002B3BE9"/>
    <w:rsid w:val="002B432A"/>
    <w:rsid w:val="002B45F2"/>
    <w:rsid w:val="002B4AC8"/>
    <w:rsid w:val="002B4DDD"/>
    <w:rsid w:val="002B5406"/>
    <w:rsid w:val="002B5B8A"/>
    <w:rsid w:val="002B5E5F"/>
    <w:rsid w:val="002B617D"/>
    <w:rsid w:val="002B6499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C7F61"/>
    <w:rsid w:val="002D0680"/>
    <w:rsid w:val="002D17CA"/>
    <w:rsid w:val="002D266C"/>
    <w:rsid w:val="002D28CF"/>
    <w:rsid w:val="002D2AE6"/>
    <w:rsid w:val="002D3B8F"/>
    <w:rsid w:val="002D405F"/>
    <w:rsid w:val="002D41D4"/>
    <w:rsid w:val="002D4B89"/>
    <w:rsid w:val="002D5167"/>
    <w:rsid w:val="002D5223"/>
    <w:rsid w:val="002D54EA"/>
    <w:rsid w:val="002D5715"/>
    <w:rsid w:val="002D5A15"/>
    <w:rsid w:val="002D5D31"/>
    <w:rsid w:val="002D61AD"/>
    <w:rsid w:val="002D697C"/>
    <w:rsid w:val="002D6A24"/>
    <w:rsid w:val="002D772A"/>
    <w:rsid w:val="002D775D"/>
    <w:rsid w:val="002D7C37"/>
    <w:rsid w:val="002D7CAF"/>
    <w:rsid w:val="002E02DB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708"/>
    <w:rsid w:val="002E5C18"/>
    <w:rsid w:val="002E62C7"/>
    <w:rsid w:val="002E6BF0"/>
    <w:rsid w:val="002E711D"/>
    <w:rsid w:val="002E74E4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866"/>
    <w:rsid w:val="002F2C77"/>
    <w:rsid w:val="002F31D5"/>
    <w:rsid w:val="002F32C9"/>
    <w:rsid w:val="002F34AE"/>
    <w:rsid w:val="002F37FD"/>
    <w:rsid w:val="002F38E6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F2D"/>
    <w:rsid w:val="003005CF"/>
    <w:rsid w:val="00300749"/>
    <w:rsid w:val="003007BB"/>
    <w:rsid w:val="00300EAD"/>
    <w:rsid w:val="00301C13"/>
    <w:rsid w:val="00303010"/>
    <w:rsid w:val="00303083"/>
    <w:rsid w:val="0030371D"/>
    <w:rsid w:val="00303AD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0780D"/>
    <w:rsid w:val="003078DE"/>
    <w:rsid w:val="00307DB8"/>
    <w:rsid w:val="003101EC"/>
    <w:rsid w:val="00310203"/>
    <w:rsid w:val="00310205"/>
    <w:rsid w:val="0031056A"/>
    <w:rsid w:val="0031058C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3AD7"/>
    <w:rsid w:val="0031462E"/>
    <w:rsid w:val="0031466F"/>
    <w:rsid w:val="0031585E"/>
    <w:rsid w:val="00315961"/>
    <w:rsid w:val="00315964"/>
    <w:rsid w:val="00315B8E"/>
    <w:rsid w:val="003163CC"/>
    <w:rsid w:val="003165F6"/>
    <w:rsid w:val="00316632"/>
    <w:rsid w:val="00316CC8"/>
    <w:rsid w:val="003172DC"/>
    <w:rsid w:val="0031730B"/>
    <w:rsid w:val="003174BA"/>
    <w:rsid w:val="003176C3"/>
    <w:rsid w:val="00320A79"/>
    <w:rsid w:val="00320B09"/>
    <w:rsid w:val="00320D70"/>
    <w:rsid w:val="00320F76"/>
    <w:rsid w:val="00321910"/>
    <w:rsid w:val="00321B16"/>
    <w:rsid w:val="003223A2"/>
    <w:rsid w:val="003224D1"/>
    <w:rsid w:val="0032379B"/>
    <w:rsid w:val="0032380C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2EA"/>
    <w:rsid w:val="003274C4"/>
    <w:rsid w:val="00330914"/>
    <w:rsid w:val="00330A1B"/>
    <w:rsid w:val="00330AC8"/>
    <w:rsid w:val="00330D98"/>
    <w:rsid w:val="00331039"/>
    <w:rsid w:val="00331099"/>
    <w:rsid w:val="003318AB"/>
    <w:rsid w:val="00331D60"/>
    <w:rsid w:val="00331E26"/>
    <w:rsid w:val="00332140"/>
    <w:rsid w:val="003321C5"/>
    <w:rsid w:val="003329E8"/>
    <w:rsid w:val="003331F5"/>
    <w:rsid w:val="003339E9"/>
    <w:rsid w:val="003339FF"/>
    <w:rsid w:val="00333E58"/>
    <w:rsid w:val="00334123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37EAA"/>
    <w:rsid w:val="00340186"/>
    <w:rsid w:val="00340404"/>
    <w:rsid w:val="00340882"/>
    <w:rsid w:val="00341C2A"/>
    <w:rsid w:val="00343005"/>
    <w:rsid w:val="003430C2"/>
    <w:rsid w:val="0034365E"/>
    <w:rsid w:val="00343839"/>
    <w:rsid w:val="00344086"/>
    <w:rsid w:val="00344322"/>
    <w:rsid w:val="00344802"/>
    <w:rsid w:val="00345698"/>
    <w:rsid w:val="003465A3"/>
    <w:rsid w:val="00346820"/>
    <w:rsid w:val="00346E9F"/>
    <w:rsid w:val="0034734F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928"/>
    <w:rsid w:val="00354CA4"/>
    <w:rsid w:val="00354F80"/>
    <w:rsid w:val="00355770"/>
    <w:rsid w:val="00355898"/>
    <w:rsid w:val="003558DB"/>
    <w:rsid w:val="00355942"/>
    <w:rsid w:val="00355BCB"/>
    <w:rsid w:val="00355E41"/>
    <w:rsid w:val="003571BA"/>
    <w:rsid w:val="00357512"/>
    <w:rsid w:val="003606E6"/>
    <w:rsid w:val="00360A15"/>
    <w:rsid w:val="00361436"/>
    <w:rsid w:val="003619E6"/>
    <w:rsid w:val="00361FE4"/>
    <w:rsid w:val="00363596"/>
    <w:rsid w:val="003639C3"/>
    <w:rsid w:val="00364682"/>
    <w:rsid w:val="003646C0"/>
    <w:rsid w:val="00364CC5"/>
    <w:rsid w:val="00364DEB"/>
    <w:rsid w:val="003651E1"/>
    <w:rsid w:val="00365330"/>
    <w:rsid w:val="00365CAE"/>
    <w:rsid w:val="00365DC4"/>
    <w:rsid w:val="00365FC7"/>
    <w:rsid w:val="003666F0"/>
    <w:rsid w:val="003669B0"/>
    <w:rsid w:val="00367053"/>
    <w:rsid w:val="00367B13"/>
    <w:rsid w:val="00367CD5"/>
    <w:rsid w:val="00367FC6"/>
    <w:rsid w:val="00370105"/>
    <w:rsid w:val="00370992"/>
    <w:rsid w:val="00370DFE"/>
    <w:rsid w:val="0037114A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B40"/>
    <w:rsid w:val="00382BB4"/>
    <w:rsid w:val="00383068"/>
    <w:rsid w:val="00383368"/>
    <w:rsid w:val="00383587"/>
    <w:rsid w:val="00383B4B"/>
    <w:rsid w:val="00384D75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420"/>
    <w:rsid w:val="00386A32"/>
    <w:rsid w:val="00387068"/>
    <w:rsid w:val="003872AD"/>
    <w:rsid w:val="00387804"/>
    <w:rsid w:val="00387BB7"/>
    <w:rsid w:val="003906BA"/>
    <w:rsid w:val="003908EA"/>
    <w:rsid w:val="00390C2C"/>
    <w:rsid w:val="00390EB8"/>
    <w:rsid w:val="00391679"/>
    <w:rsid w:val="0039196D"/>
    <w:rsid w:val="00391C1E"/>
    <w:rsid w:val="003929C3"/>
    <w:rsid w:val="003932F5"/>
    <w:rsid w:val="0039380A"/>
    <w:rsid w:val="00393813"/>
    <w:rsid w:val="00393F65"/>
    <w:rsid w:val="00394292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0F15"/>
    <w:rsid w:val="003A0FD0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6F62"/>
    <w:rsid w:val="003A7092"/>
    <w:rsid w:val="003A7340"/>
    <w:rsid w:val="003A753E"/>
    <w:rsid w:val="003A76A2"/>
    <w:rsid w:val="003B098B"/>
    <w:rsid w:val="003B2412"/>
    <w:rsid w:val="003B2E96"/>
    <w:rsid w:val="003B2FD5"/>
    <w:rsid w:val="003B3255"/>
    <w:rsid w:val="003B3FFD"/>
    <w:rsid w:val="003B441E"/>
    <w:rsid w:val="003B44EE"/>
    <w:rsid w:val="003B483A"/>
    <w:rsid w:val="003B4B97"/>
    <w:rsid w:val="003B4C21"/>
    <w:rsid w:val="003B5124"/>
    <w:rsid w:val="003B7439"/>
    <w:rsid w:val="003B74C7"/>
    <w:rsid w:val="003B75FD"/>
    <w:rsid w:val="003B7984"/>
    <w:rsid w:val="003B7C80"/>
    <w:rsid w:val="003C01B4"/>
    <w:rsid w:val="003C023C"/>
    <w:rsid w:val="003C04A4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46"/>
    <w:rsid w:val="003C3FB9"/>
    <w:rsid w:val="003C407A"/>
    <w:rsid w:val="003C430F"/>
    <w:rsid w:val="003C4478"/>
    <w:rsid w:val="003C48C1"/>
    <w:rsid w:val="003C4A87"/>
    <w:rsid w:val="003C4E37"/>
    <w:rsid w:val="003C4FF8"/>
    <w:rsid w:val="003C5634"/>
    <w:rsid w:val="003C5E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3A8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611C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227"/>
    <w:rsid w:val="003E33BA"/>
    <w:rsid w:val="003E380F"/>
    <w:rsid w:val="003E4486"/>
    <w:rsid w:val="003E4E56"/>
    <w:rsid w:val="003E54B7"/>
    <w:rsid w:val="003E6175"/>
    <w:rsid w:val="003E6403"/>
    <w:rsid w:val="003E65B6"/>
    <w:rsid w:val="003E66D5"/>
    <w:rsid w:val="003E68F9"/>
    <w:rsid w:val="003E77AB"/>
    <w:rsid w:val="003E7BDC"/>
    <w:rsid w:val="003E7CEE"/>
    <w:rsid w:val="003E7F1B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7C6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766"/>
    <w:rsid w:val="00406DAD"/>
    <w:rsid w:val="004073B9"/>
    <w:rsid w:val="00407806"/>
    <w:rsid w:val="00407AAA"/>
    <w:rsid w:val="00407EC0"/>
    <w:rsid w:val="004107D4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2F39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668"/>
    <w:rsid w:val="004339F8"/>
    <w:rsid w:val="00433CD5"/>
    <w:rsid w:val="00433DD2"/>
    <w:rsid w:val="00433DEE"/>
    <w:rsid w:val="00433E08"/>
    <w:rsid w:val="00434C6B"/>
    <w:rsid w:val="00434CAE"/>
    <w:rsid w:val="00434EBA"/>
    <w:rsid w:val="00435495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501"/>
    <w:rsid w:val="00437CDE"/>
    <w:rsid w:val="0044028F"/>
    <w:rsid w:val="004402C2"/>
    <w:rsid w:val="0044048F"/>
    <w:rsid w:val="004407D8"/>
    <w:rsid w:val="004409FE"/>
    <w:rsid w:val="00441153"/>
    <w:rsid w:val="00441594"/>
    <w:rsid w:val="00441EA5"/>
    <w:rsid w:val="00441FD8"/>
    <w:rsid w:val="00443101"/>
    <w:rsid w:val="004434B5"/>
    <w:rsid w:val="004434E2"/>
    <w:rsid w:val="004435D1"/>
    <w:rsid w:val="004444D2"/>
    <w:rsid w:val="00444CA1"/>
    <w:rsid w:val="00444CDD"/>
    <w:rsid w:val="00444CF8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E90"/>
    <w:rsid w:val="00454292"/>
    <w:rsid w:val="004544E6"/>
    <w:rsid w:val="0045461A"/>
    <w:rsid w:val="00454755"/>
    <w:rsid w:val="004547AB"/>
    <w:rsid w:val="00455198"/>
    <w:rsid w:val="004555C9"/>
    <w:rsid w:val="00455778"/>
    <w:rsid w:val="00455DD3"/>
    <w:rsid w:val="00455EB9"/>
    <w:rsid w:val="00456107"/>
    <w:rsid w:val="0045682D"/>
    <w:rsid w:val="00456E79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33F"/>
    <w:rsid w:val="0046542D"/>
    <w:rsid w:val="004654FE"/>
    <w:rsid w:val="00466217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5B65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43FF"/>
    <w:rsid w:val="00484DDF"/>
    <w:rsid w:val="004855CF"/>
    <w:rsid w:val="00485602"/>
    <w:rsid w:val="00485699"/>
    <w:rsid w:val="00485CED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3DA0"/>
    <w:rsid w:val="00494130"/>
    <w:rsid w:val="00494A1A"/>
    <w:rsid w:val="00494AB4"/>
    <w:rsid w:val="00494C38"/>
    <w:rsid w:val="00495070"/>
    <w:rsid w:val="00495449"/>
    <w:rsid w:val="00495F90"/>
    <w:rsid w:val="004965F3"/>
    <w:rsid w:val="00496866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1B97"/>
    <w:rsid w:val="004A251D"/>
    <w:rsid w:val="004A2CBA"/>
    <w:rsid w:val="004A334C"/>
    <w:rsid w:val="004A3AC8"/>
    <w:rsid w:val="004A3BCC"/>
    <w:rsid w:val="004A48A7"/>
    <w:rsid w:val="004A4AD1"/>
    <w:rsid w:val="004A4B76"/>
    <w:rsid w:val="004A4C5D"/>
    <w:rsid w:val="004A5A63"/>
    <w:rsid w:val="004A643B"/>
    <w:rsid w:val="004A66A6"/>
    <w:rsid w:val="004A684F"/>
    <w:rsid w:val="004A6C39"/>
    <w:rsid w:val="004A7A4F"/>
    <w:rsid w:val="004B0155"/>
    <w:rsid w:val="004B05FB"/>
    <w:rsid w:val="004B09A8"/>
    <w:rsid w:val="004B0BD3"/>
    <w:rsid w:val="004B137E"/>
    <w:rsid w:val="004B1846"/>
    <w:rsid w:val="004B1923"/>
    <w:rsid w:val="004B2032"/>
    <w:rsid w:val="004B21EB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B7FD7"/>
    <w:rsid w:val="004C0480"/>
    <w:rsid w:val="004C04C5"/>
    <w:rsid w:val="004C09C4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4517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E8B"/>
    <w:rsid w:val="004D0743"/>
    <w:rsid w:val="004D07A6"/>
    <w:rsid w:val="004D0B1C"/>
    <w:rsid w:val="004D0D5C"/>
    <w:rsid w:val="004D248E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B07"/>
    <w:rsid w:val="004E0069"/>
    <w:rsid w:val="004E0100"/>
    <w:rsid w:val="004E02E2"/>
    <w:rsid w:val="004E053F"/>
    <w:rsid w:val="004E1972"/>
    <w:rsid w:val="004E213A"/>
    <w:rsid w:val="004E2D66"/>
    <w:rsid w:val="004E2DE2"/>
    <w:rsid w:val="004E2F7A"/>
    <w:rsid w:val="004E2FB1"/>
    <w:rsid w:val="004E3A13"/>
    <w:rsid w:val="004E3A95"/>
    <w:rsid w:val="004E3F07"/>
    <w:rsid w:val="004E45DF"/>
    <w:rsid w:val="004E5358"/>
    <w:rsid w:val="004E5443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F09BF"/>
    <w:rsid w:val="004F1ED2"/>
    <w:rsid w:val="004F29C5"/>
    <w:rsid w:val="004F2D6E"/>
    <w:rsid w:val="004F2D75"/>
    <w:rsid w:val="004F2F1F"/>
    <w:rsid w:val="004F2FDD"/>
    <w:rsid w:val="004F433F"/>
    <w:rsid w:val="004F4515"/>
    <w:rsid w:val="004F4756"/>
    <w:rsid w:val="004F4988"/>
    <w:rsid w:val="004F4B70"/>
    <w:rsid w:val="004F4B72"/>
    <w:rsid w:val="004F4FE7"/>
    <w:rsid w:val="004F55AB"/>
    <w:rsid w:val="004F592D"/>
    <w:rsid w:val="004F5FF1"/>
    <w:rsid w:val="004F6594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A9"/>
    <w:rsid w:val="00504066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20B"/>
    <w:rsid w:val="005108DB"/>
    <w:rsid w:val="00510D4E"/>
    <w:rsid w:val="00511174"/>
    <w:rsid w:val="005117ED"/>
    <w:rsid w:val="00511800"/>
    <w:rsid w:val="00511DAE"/>
    <w:rsid w:val="00512377"/>
    <w:rsid w:val="005123C8"/>
    <w:rsid w:val="00512DFF"/>
    <w:rsid w:val="0051342B"/>
    <w:rsid w:val="00513CC0"/>
    <w:rsid w:val="00514346"/>
    <w:rsid w:val="00514444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C74"/>
    <w:rsid w:val="00522D3F"/>
    <w:rsid w:val="0052305B"/>
    <w:rsid w:val="005233A3"/>
    <w:rsid w:val="00523EAF"/>
    <w:rsid w:val="00524313"/>
    <w:rsid w:val="005245C1"/>
    <w:rsid w:val="005246BD"/>
    <w:rsid w:val="00524B25"/>
    <w:rsid w:val="00524F35"/>
    <w:rsid w:val="005250A2"/>
    <w:rsid w:val="005258D8"/>
    <w:rsid w:val="0052667D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009"/>
    <w:rsid w:val="0053387A"/>
    <w:rsid w:val="0053421C"/>
    <w:rsid w:val="005342EB"/>
    <w:rsid w:val="0053443E"/>
    <w:rsid w:val="005346A7"/>
    <w:rsid w:val="0053476C"/>
    <w:rsid w:val="00534DA0"/>
    <w:rsid w:val="00535242"/>
    <w:rsid w:val="0053562F"/>
    <w:rsid w:val="0053578B"/>
    <w:rsid w:val="005357F1"/>
    <w:rsid w:val="00535E33"/>
    <w:rsid w:val="00536679"/>
    <w:rsid w:val="0053691E"/>
    <w:rsid w:val="00536E62"/>
    <w:rsid w:val="0053724A"/>
    <w:rsid w:val="00537692"/>
    <w:rsid w:val="00537AE8"/>
    <w:rsid w:val="00537C68"/>
    <w:rsid w:val="00537D37"/>
    <w:rsid w:val="00537DDF"/>
    <w:rsid w:val="005405A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22C"/>
    <w:rsid w:val="0054478F"/>
    <w:rsid w:val="00544DAC"/>
    <w:rsid w:val="0054589A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09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FFB"/>
    <w:rsid w:val="0055411B"/>
    <w:rsid w:val="0055437C"/>
    <w:rsid w:val="0055444F"/>
    <w:rsid w:val="00554E72"/>
    <w:rsid w:val="00554EF7"/>
    <w:rsid w:val="00555175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AB3"/>
    <w:rsid w:val="00557B36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4F5F"/>
    <w:rsid w:val="00565087"/>
    <w:rsid w:val="0056573F"/>
    <w:rsid w:val="00565985"/>
    <w:rsid w:val="00566C0F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C4F"/>
    <w:rsid w:val="00573E3A"/>
    <w:rsid w:val="00573E6D"/>
    <w:rsid w:val="00574180"/>
    <w:rsid w:val="005742DF"/>
    <w:rsid w:val="0057464E"/>
    <w:rsid w:val="005746D3"/>
    <w:rsid w:val="00574BA3"/>
    <w:rsid w:val="00574F26"/>
    <w:rsid w:val="005750CF"/>
    <w:rsid w:val="005756CC"/>
    <w:rsid w:val="005761A1"/>
    <w:rsid w:val="005761B7"/>
    <w:rsid w:val="005769CA"/>
    <w:rsid w:val="00576FD7"/>
    <w:rsid w:val="0057728A"/>
    <w:rsid w:val="005779C9"/>
    <w:rsid w:val="00577A00"/>
    <w:rsid w:val="00577C27"/>
    <w:rsid w:val="005804EE"/>
    <w:rsid w:val="00581009"/>
    <w:rsid w:val="00581078"/>
    <w:rsid w:val="005811C3"/>
    <w:rsid w:val="00581853"/>
    <w:rsid w:val="00581A82"/>
    <w:rsid w:val="00581CEB"/>
    <w:rsid w:val="00581FE6"/>
    <w:rsid w:val="00582B3E"/>
    <w:rsid w:val="005831CB"/>
    <w:rsid w:val="005833A2"/>
    <w:rsid w:val="005834FD"/>
    <w:rsid w:val="00583FD4"/>
    <w:rsid w:val="005841C0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C44"/>
    <w:rsid w:val="00597D34"/>
    <w:rsid w:val="005A01D6"/>
    <w:rsid w:val="005A04B2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718"/>
    <w:rsid w:val="005B1D0F"/>
    <w:rsid w:val="005B2393"/>
    <w:rsid w:val="005B34D6"/>
    <w:rsid w:val="005B38ED"/>
    <w:rsid w:val="005B3BFB"/>
    <w:rsid w:val="005B4152"/>
    <w:rsid w:val="005B42F8"/>
    <w:rsid w:val="005B4512"/>
    <w:rsid w:val="005B51AE"/>
    <w:rsid w:val="005B5DA8"/>
    <w:rsid w:val="005B6A35"/>
    <w:rsid w:val="005B7532"/>
    <w:rsid w:val="005B7935"/>
    <w:rsid w:val="005C1855"/>
    <w:rsid w:val="005C1CC8"/>
    <w:rsid w:val="005C1F30"/>
    <w:rsid w:val="005C2768"/>
    <w:rsid w:val="005C43B5"/>
    <w:rsid w:val="005C446E"/>
    <w:rsid w:val="005C4540"/>
    <w:rsid w:val="005C4673"/>
    <w:rsid w:val="005C4F7A"/>
    <w:rsid w:val="005C6226"/>
    <w:rsid w:val="005C62E4"/>
    <w:rsid w:val="005C69DD"/>
    <w:rsid w:val="005C701C"/>
    <w:rsid w:val="005C722A"/>
    <w:rsid w:val="005C7B03"/>
    <w:rsid w:val="005C7B22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5844"/>
    <w:rsid w:val="005D63C8"/>
    <w:rsid w:val="005D6B7E"/>
    <w:rsid w:val="005D6BC8"/>
    <w:rsid w:val="005D6CDE"/>
    <w:rsid w:val="005D6DD9"/>
    <w:rsid w:val="005D6E92"/>
    <w:rsid w:val="005D73F7"/>
    <w:rsid w:val="005D7CA3"/>
    <w:rsid w:val="005E01DF"/>
    <w:rsid w:val="005E0202"/>
    <w:rsid w:val="005E0C8A"/>
    <w:rsid w:val="005E0FFB"/>
    <w:rsid w:val="005E1539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E7B9D"/>
    <w:rsid w:val="005F0619"/>
    <w:rsid w:val="005F078A"/>
    <w:rsid w:val="005F096B"/>
    <w:rsid w:val="005F0E63"/>
    <w:rsid w:val="005F1104"/>
    <w:rsid w:val="005F1133"/>
    <w:rsid w:val="005F1DA0"/>
    <w:rsid w:val="005F25D3"/>
    <w:rsid w:val="005F273D"/>
    <w:rsid w:val="005F2B10"/>
    <w:rsid w:val="005F2C05"/>
    <w:rsid w:val="005F3116"/>
    <w:rsid w:val="005F3218"/>
    <w:rsid w:val="005F321A"/>
    <w:rsid w:val="005F4326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3F0"/>
    <w:rsid w:val="00601748"/>
    <w:rsid w:val="0060185E"/>
    <w:rsid w:val="0060202F"/>
    <w:rsid w:val="00602443"/>
    <w:rsid w:val="00602586"/>
    <w:rsid w:val="006029E9"/>
    <w:rsid w:val="00602AF3"/>
    <w:rsid w:val="0060357D"/>
    <w:rsid w:val="00603AE3"/>
    <w:rsid w:val="00603BEA"/>
    <w:rsid w:val="00603FCD"/>
    <w:rsid w:val="006053D3"/>
    <w:rsid w:val="006055DC"/>
    <w:rsid w:val="00605E0E"/>
    <w:rsid w:val="006068DE"/>
    <w:rsid w:val="00606AB3"/>
    <w:rsid w:val="00606D86"/>
    <w:rsid w:val="00606D91"/>
    <w:rsid w:val="006071F7"/>
    <w:rsid w:val="00607989"/>
    <w:rsid w:val="00607A0C"/>
    <w:rsid w:val="00607C1E"/>
    <w:rsid w:val="00607E6A"/>
    <w:rsid w:val="00610849"/>
    <w:rsid w:val="00610BFC"/>
    <w:rsid w:val="0061119D"/>
    <w:rsid w:val="00611566"/>
    <w:rsid w:val="00611BCE"/>
    <w:rsid w:val="00611C2D"/>
    <w:rsid w:val="006125FB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CB5"/>
    <w:rsid w:val="00620FD7"/>
    <w:rsid w:val="006210C9"/>
    <w:rsid w:val="006214A1"/>
    <w:rsid w:val="006217CE"/>
    <w:rsid w:val="006219A1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4FD2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C98"/>
    <w:rsid w:val="00633E13"/>
    <w:rsid w:val="00633E8A"/>
    <w:rsid w:val="00634568"/>
    <w:rsid w:val="006349B7"/>
    <w:rsid w:val="00635910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0C0A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9BB"/>
    <w:rsid w:val="00647BE2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016"/>
    <w:rsid w:val="00662485"/>
    <w:rsid w:val="00662756"/>
    <w:rsid w:val="006628F7"/>
    <w:rsid w:val="0066305A"/>
    <w:rsid w:val="00663510"/>
    <w:rsid w:val="0066390B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578"/>
    <w:rsid w:val="00667B85"/>
    <w:rsid w:val="00667DF4"/>
    <w:rsid w:val="00670356"/>
    <w:rsid w:val="006705F7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520"/>
    <w:rsid w:val="0067383F"/>
    <w:rsid w:val="006738AB"/>
    <w:rsid w:val="00673F86"/>
    <w:rsid w:val="006740EE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5B9"/>
    <w:rsid w:val="00681E2C"/>
    <w:rsid w:val="00681EF5"/>
    <w:rsid w:val="00683BB2"/>
    <w:rsid w:val="00684573"/>
    <w:rsid w:val="006860D6"/>
    <w:rsid w:val="00686CA0"/>
    <w:rsid w:val="0068782B"/>
    <w:rsid w:val="00687833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4C8"/>
    <w:rsid w:val="00696789"/>
    <w:rsid w:val="00696C26"/>
    <w:rsid w:val="00696CFC"/>
    <w:rsid w:val="00696F1D"/>
    <w:rsid w:val="006971D5"/>
    <w:rsid w:val="00697304"/>
    <w:rsid w:val="00697E56"/>
    <w:rsid w:val="006A0C97"/>
    <w:rsid w:val="006A0CD1"/>
    <w:rsid w:val="006A0D45"/>
    <w:rsid w:val="006A0E1E"/>
    <w:rsid w:val="006A1181"/>
    <w:rsid w:val="006A2827"/>
    <w:rsid w:val="006A2E2F"/>
    <w:rsid w:val="006A2F20"/>
    <w:rsid w:val="006A3341"/>
    <w:rsid w:val="006A3423"/>
    <w:rsid w:val="006A4D5B"/>
    <w:rsid w:val="006A5106"/>
    <w:rsid w:val="006A55F0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21F5"/>
    <w:rsid w:val="006B383B"/>
    <w:rsid w:val="006B3F81"/>
    <w:rsid w:val="006B40A9"/>
    <w:rsid w:val="006B4E5F"/>
    <w:rsid w:val="006B5B82"/>
    <w:rsid w:val="006B5D7D"/>
    <w:rsid w:val="006B5EEF"/>
    <w:rsid w:val="006B68A1"/>
    <w:rsid w:val="006B753E"/>
    <w:rsid w:val="006B75DA"/>
    <w:rsid w:val="006B7682"/>
    <w:rsid w:val="006C052B"/>
    <w:rsid w:val="006C06F5"/>
    <w:rsid w:val="006C1B59"/>
    <w:rsid w:val="006C1E08"/>
    <w:rsid w:val="006C2127"/>
    <w:rsid w:val="006C2579"/>
    <w:rsid w:val="006C25B4"/>
    <w:rsid w:val="006C2776"/>
    <w:rsid w:val="006C2B6A"/>
    <w:rsid w:val="006C311D"/>
    <w:rsid w:val="006C3209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88D"/>
    <w:rsid w:val="006D3A8F"/>
    <w:rsid w:val="006D3BEF"/>
    <w:rsid w:val="006D41F3"/>
    <w:rsid w:val="006D426D"/>
    <w:rsid w:val="006D4D2A"/>
    <w:rsid w:val="006D549E"/>
    <w:rsid w:val="006D59A5"/>
    <w:rsid w:val="006D5B45"/>
    <w:rsid w:val="006D5E64"/>
    <w:rsid w:val="006D68E1"/>
    <w:rsid w:val="006D6B03"/>
    <w:rsid w:val="006D6BF1"/>
    <w:rsid w:val="006D7168"/>
    <w:rsid w:val="006D717E"/>
    <w:rsid w:val="006D7956"/>
    <w:rsid w:val="006E07A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28C"/>
    <w:rsid w:val="006E56A6"/>
    <w:rsid w:val="006E56AC"/>
    <w:rsid w:val="006E581F"/>
    <w:rsid w:val="006E5ED8"/>
    <w:rsid w:val="006E658A"/>
    <w:rsid w:val="006E65DC"/>
    <w:rsid w:val="006E6C15"/>
    <w:rsid w:val="006E6FA2"/>
    <w:rsid w:val="006E73F0"/>
    <w:rsid w:val="006E767D"/>
    <w:rsid w:val="006F032B"/>
    <w:rsid w:val="006F06A7"/>
    <w:rsid w:val="006F16B6"/>
    <w:rsid w:val="006F1B02"/>
    <w:rsid w:val="006F1C68"/>
    <w:rsid w:val="006F1DE4"/>
    <w:rsid w:val="006F22FD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356"/>
    <w:rsid w:val="006F6A2C"/>
    <w:rsid w:val="006F6A95"/>
    <w:rsid w:val="006F6C93"/>
    <w:rsid w:val="006F6EE8"/>
    <w:rsid w:val="006F70E3"/>
    <w:rsid w:val="006F73E6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410"/>
    <w:rsid w:val="007075CE"/>
    <w:rsid w:val="00707D37"/>
    <w:rsid w:val="0071005A"/>
    <w:rsid w:val="00710CD2"/>
    <w:rsid w:val="007112A1"/>
    <w:rsid w:val="007114C4"/>
    <w:rsid w:val="00712D6A"/>
    <w:rsid w:val="00713024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BD8"/>
    <w:rsid w:val="00725D89"/>
    <w:rsid w:val="00725E98"/>
    <w:rsid w:val="007263E8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596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37C19"/>
    <w:rsid w:val="00740995"/>
    <w:rsid w:val="00740F64"/>
    <w:rsid w:val="00740FED"/>
    <w:rsid w:val="00741300"/>
    <w:rsid w:val="007414B4"/>
    <w:rsid w:val="00741541"/>
    <w:rsid w:val="0074171E"/>
    <w:rsid w:val="00741AFC"/>
    <w:rsid w:val="00741B48"/>
    <w:rsid w:val="00741E7E"/>
    <w:rsid w:val="007423B0"/>
    <w:rsid w:val="00742626"/>
    <w:rsid w:val="00742FDB"/>
    <w:rsid w:val="00743303"/>
    <w:rsid w:val="007443A2"/>
    <w:rsid w:val="00744E76"/>
    <w:rsid w:val="00745547"/>
    <w:rsid w:val="0074574A"/>
    <w:rsid w:val="00745B5B"/>
    <w:rsid w:val="00746102"/>
    <w:rsid w:val="007462B4"/>
    <w:rsid w:val="0074689A"/>
    <w:rsid w:val="0074744F"/>
    <w:rsid w:val="00747690"/>
    <w:rsid w:val="007477A1"/>
    <w:rsid w:val="00750DAC"/>
    <w:rsid w:val="0075256E"/>
    <w:rsid w:val="00752785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6BCD"/>
    <w:rsid w:val="00757272"/>
    <w:rsid w:val="00757D40"/>
    <w:rsid w:val="00757DBF"/>
    <w:rsid w:val="00757DDE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252"/>
    <w:rsid w:val="0077556B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4795"/>
    <w:rsid w:val="0078497D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849"/>
    <w:rsid w:val="00794CBA"/>
    <w:rsid w:val="00794D29"/>
    <w:rsid w:val="00794FEB"/>
    <w:rsid w:val="007953E0"/>
    <w:rsid w:val="0079593F"/>
    <w:rsid w:val="00796143"/>
    <w:rsid w:val="00796D47"/>
    <w:rsid w:val="00796E78"/>
    <w:rsid w:val="00797E9E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05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587"/>
    <w:rsid w:val="007A6CA3"/>
    <w:rsid w:val="007A7912"/>
    <w:rsid w:val="007A7D8E"/>
    <w:rsid w:val="007B0286"/>
    <w:rsid w:val="007B02C7"/>
    <w:rsid w:val="007B04E8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31B"/>
    <w:rsid w:val="007B6710"/>
    <w:rsid w:val="007B6B60"/>
    <w:rsid w:val="007B7182"/>
    <w:rsid w:val="007B7564"/>
    <w:rsid w:val="007B7C28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4D58"/>
    <w:rsid w:val="007C50B8"/>
    <w:rsid w:val="007C518D"/>
    <w:rsid w:val="007C51D7"/>
    <w:rsid w:val="007C5609"/>
    <w:rsid w:val="007C579A"/>
    <w:rsid w:val="007C5820"/>
    <w:rsid w:val="007C60E8"/>
    <w:rsid w:val="007D03A1"/>
    <w:rsid w:val="007D0EA4"/>
    <w:rsid w:val="007D132D"/>
    <w:rsid w:val="007D13DB"/>
    <w:rsid w:val="007D191D"/>
    <w:rsid w:val="007D19E8"/>
    <w:rsid w:val="007D1E28"/>
    <w:rsid w:val="007D2461"/>
    <w:rsid w:val="007D2804"/>
    <w:rsid w:val="007D2AAD"/>
    <w:rsid w:val="007D3657"/>
    <w:rsid w:val="007D3948"/>
    <w:rsid w:val="007D3AE2"/>
    <w:rsid w:val="007D3BD7"/>
    <w:rsid w:val="007D406E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362E"/>
    <w:rsid w:val="007F47D2"/>
    <w:rsid w:val="007F4CF9"/>
    <w:rsid w:val="007F50AF"/>
    <w:rsid w:val="007F5496"/>
    <w:rsid w:val="007F59C9"/>
    <w:rsid w:val="007F5C6E"/>
    <w:rsid w:val="007F62ED"/>
    <w:rsid w:val="007F79EB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23A4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17F55"/>
    <w:rsid w:val="0082041D"/>
    <w:rsid w:val="00820A23"/>
    <w:rsid w:val="00820F87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21"/>
    <w:rsid w:val="00826031"/>
    <w:rsid w:val="0082651E"/>
    <w:rsid w:val="00826F87"/>
    <w:rsid w:val="008274B8"/>
    <w:rsid w:val="008274BE"/>
    <w:rsid w:val="008275E5"/>
    <w:rsid w:val="0083026E"/>
    <w:rsid w:val="00830E7C"/>
    <w:rsid w:val="008312C7"/>
    <w:rsid w:val="00832423"/>
    <w:rsid w:val="00832540"/>
    <w:rsid w:val="00832985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690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D7D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67066"/>
    <w:rsid w:val="00872817"/>
    <w:rsid w:val="00872DB5"/>
    <w:rsid w:val="00872EA0"/>
    <w:rsid w:val="00873A66"/>
    <w:rsid w:val="00873B64"/>
    <w:rsid w:val="00874053"/>
    <w:rsid w:val="00875664"/>
    <w:rsid w:val="008759D6"/>
    <w:rsid w:val="00875AF5"/>
    <w:rsid w:val="00875B08"/>
    <w:rsid w:val="00875D09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01F"/>
    <w:rsid w:val="00882135"/>
    <w:rsid w:val="0088252D"/>
    <w:rsid w:val="0088264F"/>
    <w:rsid w:val="008830B5"/>
    <w:rsid w:val="0088325B"/>
    <w:rsid w:val="00883976"/>
    <w:rsid w:val="008839A3"/>
    <w:rsid w:val="00883A48"/>
    <w:rsid w:val="00884264"/>
    <w:rsid w:val="00884361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0A7A"/>
    <w:rsid w:val="00891000"/>
    <w:rsid w:val="008911B0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68B7"/>
    <w:rsid w:val="00896957"/>
    <w:rsid w:val="00896CB2"/>
    <w:rsid w:val="00896E32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15E"/>
    <w:rsid w:val="008A4A29"/>
    <w:rsid w:val="008A4A62"/>
    <w:rsid w:val="008A5121"/>
    <w:rsid w:val="008A526F"/>
    <w:rsid w:val="008A5479"/>
    <w:rsid w:val="008A5587"/>
    <w:rsid w:val="008A5838"/>
    <w:rsid w:val="008A5D03"/>
    <w:rsid w:val="008A60C6"/>
    <w:rsid w:val="008A65B7"/>
    <w:rsid w:val="008A6C48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CC5"/>
    <w:rsid w:val="008B4DFB"/>
    <w:rsid w:val="008B5285"/>
    <w:rsid w:val="008B5582"/>
    <w:rsid w:val="008B5916"/>
    <w:rsid w:val="008B5B35"/>
    <w:rsid w:val="008B6DE7"/>
    <w:rsid w:val="008B6FFA"/>
    <w:rsid w:val="008B747E"/>
    <w:rsid w:val="008B758E"/>
    <w:rsid w:val="008B7D96"/>
    <w:rsid w:val="008C011B"/>
    <w:rsid w:val="008C019C"/>
    <w:rsid w:val="008C0459"/>
    <w:rsid w:val="008C08D5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4DF1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1D81"/>
    <w:rsid w:val="008D2615"/>
    <w:rsid w:val="008D2AF3"/>
    <w:rsid w:val="008D30D5"/>
    <w:rsid w:val="008D35A1"/>
    <w:rsid w:val="008D3715"/>
    <w:rsid w:val="008D386F"/>
    <w:rsid w:val="008D3B1F"/>
    <w:rsid w:val="008D3F83"/>
    <w:rsid w:val="008D447F"/>
    <w:rsid w:val="008D4A21"/>
    <w:rsid w:val="008D5BCC"/>
    <w:rsid w:val="008D5C39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F72"/>
    <w:rsid w:val="008F1579"/>
    <w:rsid w:val="008F1C0D"/>
    <w:rsid w:val="008F2150"/>
    <w:rsid w:val="008F2AC1"/>
    <w:rsid w:val="008F2F9F"/>
    <w:rsid w:val="008F3FE8"/>
    <w:rsid w:val="008F40AB"/>
    <w:rsid w:val="008F5100"/>
    <w:rsid w:val="008F525D"/>
    <w:rsid w:val="008F5275"/>
    <w:rsid w:val="008F5311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B9F"/>
    <w:rsid w:val="00901C14"/>
    <w:rsid w:val="00901FAD"/>
    <w:rsid w:val="00902120"/>
    <w:rsid w:val="0090222A"/>
    <w:rsid w:val="0090271F"/>
    <w:rsid w:val="00902EA5"/>
    <w:rsid w:val="00903495"/>
    <w:rsid w:val="00904D90"/>
    <w:rsid w:val="009050E7"/>
    <w:rsid w:val="00905A6D"/>
    <w:rsid w:val="00905BA9"/>
    <w:rsid w:val="00905EA2"/>
    <w:rsid w:val="00906051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4B23"/>
    <w:rsid w:val="009150D6"/>
    <w:rsid w:val="009155BE"/>
    <w:rsid w:val="00915729"/>
    <w:rsid w:val="00915934"/>
    <w:rsid w:val="00915DFD"/>
    <w:rsid w:val="00916618"/>
    <w:rsid w:val="0091682C"/>
    <w:rsid w:val="009169DF"/>
    <w:rsid w:val="00916DA9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8FA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4E4"/>
    <w:rsid w:val="00934818"/>
    <w:rsid w:val="009348EE"/>
    <w:rsid w:val="0093526C"/>
    <w:rsid w:val="009362D8"/>
    <w:rsid w:val="00937217"/>
    <w:rsid w:val="009374AF"/>
    <w:rsid w:val="00937654"/>
    <w:rsid w:val="00937B87"/>
    <w:rsid w:val="00937FD4"/>
    <w:rsid w:val="0094030A"/>
    <w:rsid w:val="00940CDB"/>
    <w:rsid w:val="0094101B"/>
    <w:rsid w:val="00941204"/>
    <w:rsid w:val="009413F0"/>
    <w:rsid w:val="00941955"/>
    <w:rsid w:val="00942EC2"/>
    <w:rsid w:val="009439F5"/>
    <w:rsid w:val="00943ACC"/>
    <w:rsid w:val="00944787"/>
    <w:rsid w:val="00944D5E"/>
    <w:rsid w:val="009459EB"/>
    <w:rsid w:val="009463DB"/>
    <w:rsid w:val="009465F4"/>
    <w:rsid w:val="009468F8"/>
    <w:rsid w:val="00946DDF"/>
    <w:rsid w:val="0094706D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2AAD"/>
    <w:rsid w:val="009537FA"/>
    <w:rsid w:val="009541B6"/>
    <w:rsid w:val="00954B0D"/>
    <w:rsid w:val="00954CEB"/>
    <w:rsid w:val="00954E15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114"/>
    <w:rsid w:val="00960745"/>
    <w:rsid w:val="00960A33"/>
    <w:rsid w:val="009610FE"/>
    <w:rsid w:val="00961415"/>
    <w:rsid w:val="00961644"/>
    <w:rsid w:val="0096165A"/>
    <w:rsid w:val="00961B32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3F04"/>
    <w:rsid w:val="0096425C"/>
    <w:rsid w:val="00964644"/>
    <w:rsid w:val="00964F86"/>
    <w:rsid w:val="00964FA7"/>
    <w:rsid w:val="00964FC5"/>
    <w:rsid w:val="009653EA"/>
    <w:rsid w:val="0096576B"/>
    <w:rsid w:val="0096580B"/>
    <w:rsid w:val="00966214"/>
    <w:rsid w:val="009677C1"/>
    <w:rsid w:val="00970175"/>
    <w:rsid w:val="009701CA"/>
    <w:rsid w:val="0097052C"/>
    <w:rsid w:val="009705F8"/>
    <w:rsid w:val="0097061F"/>
    <w:rsid w:val="00971B6B"/>
    <w:rsid w:val="00971F6F"/>
    <w:rsid w:val="009726AF"/>
    <w:rsid w:val="009727CC"/>
    <w:rsid w:val="00972D0F"/>
    <w:rsid w:val="00972D64"/>
    <w:rsid w:val="0097344A"/>
    <w:rsid w:val="00973552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2BA"/>
    <w:rsid w:val="009825F9"/>
    <w:rsid w:val="00983027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80E"/>
    <w:rsid w:val="0098701F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5099"/>
    <w:rsid w:val="00995DAA"/>
    <w:rsid w:val="00995E00"/>
    <w:rsid w:val="009969D1"/>
    <w:rsid w:val="00996D2E"/>
    <w:rsid w:val="00996EA4"/>
    <w:rsid w:val="009970EB"/>
    <w:rsid w:val="00997174"/>
    <w:rsid w:val="009A0C41"/>
    <w:rsid w:val="009A0FFC"/>
    <w:rsid w:val="009A26EB"/>
    <w:rsid w:val="009A2744"/>
    <w:rsid w:val="009A299A"/>
    <w:rsid w:val="009A2B85"/>
    <w:rsid w:val="009A2E2A"/>
    <w:rsid w:val="009A2F3D"/>
    <w:rsid w:val="009A2F9A"/>
    <w:rsid w:val="009A366C"/>
    <w:rsid w:val="009A3837"/>
    <w:rsid w:val="009A3A70"/>
    <w:rsid w:val="009A4794"/>
    <w:rsid w:val="009A5188"/>
    <w:rsid w:val="009A52AD"/>
    <w:rsid w:val="009A5436"/>
    <w:rsid w:val="009A54EA"/>
    <w:rsid w:val="009A5775"/>
    <w:rsid w:val="009A5832"/>
    <w:rsid w:val="009A5911"/>
    <w:rsid w:val="009A661F"/>
    <w:rsid w:val="009A6CEF"/>
    <w:rsid w:val="009A6E92"/>
    <w:rsid w:val="009A6EA7"/>
    <w:rsid w:val="009A6EC3"/>
    <w:rsid w:val="009A7B1C"/>
    <w:rsid w:val="009B07CD"/>
    <w:rsid w:val="009B09D9"/>
    <w:rsid w:val="009B0EA4"/>
    <w:rsid w:val="009B1581"/>
    <w:rsid w:val="009B1652"/>
    <w:rsid w:val="009B170C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B2"/>
    <w:rsid w:val="009C12CB"/>
    <w:rsid w:val="009C1924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1C09"/>
    <w:rsid w:val="009D2097"/>
    <w:rsid w:val="009D222B"/>
    <w:rsid w:val="009D26F5"/>
    <w:rsid w:val="009D2E14"/>
    <w:rsid w:val="009D3A53"/>
    <w:rsid w:val="009D3D39"/>
    <w:rsid w:val="009D3D5D"/>
    <w:rsid w:val="009D3F00"/>
    <w:rsid w:val="009D4F46"/>
    <w:rsid w:val="009D53CF"/>
    <w:rsid w:val="009D567B"/>
    <w:rsid w:val="009D5ABC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0A5"/>
    <w:rsid w:val="009E13FC"/>
    <w:rsid w:val="009E16D4"/>
    <w:rsid w:val="009E229B"/>
    <w:rsid w:val="009E265F"/>
    <w:rsid w:val="009E289C"/>
    <w:rsid w:val="009E2C00"/>
    <w:rsid w:val="009E323D"/>
    <w:rsid w:val="009E3C54"/>
    <w:rsid w:val="009E3DC3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E7C15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0B"/>
    <w:rsid w:val="00A00077"/>
    <w:rsid w:val="00A001B4"/>
    <w:rsid w:val="00A00DFD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A1D"/>
    <w:rsid w:val="00A02F34"/>
    <w:rsid w:val="00A03040"/>
    <w:rsid w:val="00A0378C"/>
    <w:rsid w:val="00A039BE"/>
    <w:rsid w:val="00A03DDD"/>
    <w:rsid w:val="00A0449B"/>
    <w:rsid w:val="00A04767"/>
    <w:rsid w:val="00A05042"/>
    <w:rsid w:val="00A053D0"/>
    <w:rsid w:val="00A059DF"/>
    <w:rsid w:val="00A05B5D"/>
    <w:rsid w:val="00A05CB2"/>
    <w:rsid w:val="00A075CB"/>
    <w:rsid w:val="00A07745"/>
    <w:rsid w:val="00A07A9A"/>
    <w:rsid w:val="00A07EFC"/>
    <w:rsid w:val="00A1059C"/>
    <w:rsid w:val="00A10A1A"/>
    <w:rsid w:val="00A10F02"/>
    <w:rsid w:val="00A10FD8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890"/>
    <w:rsid w:val="00A1799B"/>
    <w:rsid w:val="00A17B91"/>
    <w:rsid w:val="00A17CB2"/>
    <w:rsid w:val="00A2005D"/>
    <w:rsid w:val="00A20365"/>
    <w:rsid w:val="00A204C9"/>
    <w:rsid w:val="00A215EC"/>
    <w:rsid w:val="00A21FF5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6BD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40BB7"/>
    <w:rsid w:val="00A40E3B"/>
    <w:rsid w:val="00A4264E"/>
    <w:rsid w:val="00A426D7"/>
    <w:rsid w:val="00A42A07"/>
    <w:rsid w:val="00A42DC3"/>
    <w:rsid w:val="00A4312F"/>
    <w:rsid w:val="00A4359B"/>
    <w:rsid w:val="00A43832"/>
    <w:rsid w:val="00A43B21"/>
    <w:rsid w:val="00A43CEE"/>
    <w:rsid w:val="00A43D88"/>
    <w:rsid w:val="00A43FF9"/>
    <w:rsid w:val="00A44711"/>
    <w:rsid w:val="00A4489D"/>
    <w:rsid w:val="00A4496E"/>
    <w:rsid w:val="00A44BF8"/>
    <w:rsid w:val="00A4573E"/>
    <w:rsid w:val="00A45BC2"/>
    <w:rsid w:val="00A45F18"/>
    <w:rsid w:val="00A46525"/>
    <w:rsid w:val="00A46889"/>
    <w:rsid w:val="00A4775B"/>
    <w:rsid w:val="00A47D14"/>
    <w:rsid w:val="00A506AC"/>
    <w:rsid w:val="00A50DFD"/>
    <w:rsid w:val="00A51016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59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2320"/>
    <w:rsid w:val="00A623FB"/>
    <w:rsid w:val="00A6312E"/>
    <w:rsid w:val="00A63DF0"/>
    <w:rsid w:val="00A63F06"/>
    <w:rsid w:val="00A645C4"/>
    <w:rsid w:val="00A648BC"/>
    <w:rsid w:val="00A652FC"/>
    <w:rsid w:val="00A6581E"/>
    <w:rsid w:val="00A65D00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659"/>
    <w:rsid w:val="00A722AB"/>
    <w:rsid w:val="00A72567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A87"/>
    <w:rsid w:val="00A8023E"/>
    <w:rsid w:val="00A8095F"/>
    <w:rsid w:val="00A812E2"/>
    <w:rsid w:val="00A81793"/>
    <w:rsid w:val="00A8197A"/>
    <w:rsid w:val="00A81E00"/>
    <w:rsid w:val="00A81EEF"/>
    <w:rsid w:val="00A8223F"/>
    <w:rsid w:val="00A82346"/>
    <w:rsid w:val="00A82C23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87E"/>
    <w:rsid w:val="00A90AE8"/>
    <w:rsid w:val="00A91217"/>
    <w:rsid w:val="00A914D4"/>
    <w:rsid w:val="00A916BC"/>
    <w:rsid w:val="00A925AE"/>
    <w:rsid w:val="00A93904"/>
    <w:rsid w:val="00A93D42"/>
    <w:rsid w:val="00A940A3"/>
    <w:rsid w:val="00A948AD"/>
    <w:rsid w:val="00A94AA4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165F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114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51F2"/>
    <w:rsid w:val="00AC5244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560"/>
    <w:rsid w:val="00AD1875"/>
    <w:rsid w:val="00AD1B24"/>
    <w:rsid w:val="00AD22B9"/>
    <w:rsid w:val="00AD247B"/>
    <w:rsid w:val="00AD26A1"/>
    <w:rsid w:val="00AD29FB"/>
    <w:rsid w:val="00AD32AC"/>
    <w:rsid w:val="00AD3541"/>
    <w:rsid w:val="00AD3C94"/>
    <w:rsid w:val="00AD3F3C"/>
    <w:rsid w:val="00AD4601"/>
    <w:rsid w:val="00AD4880"/>
    <w:rsid w:val="00AD4A47"/>
    <w:rsid w:val="00AD5623"/>
    <w:rsid w:val="00AD5CCD"/>
    <w:rsid w:val="00AD6953"/>
    <w:rsid w:val="00AD6B03"/>
    <w:rsid w:val="00AD6E1F"/>
    <w:rsid w:val="00AD70AF"/>
    <w:rsid w:val="00AD715B"/>
    <w:rsid w:val="00AE061F"/>
    <w:rsid w:val="00AE0663"/>
    <w:rsid w:val="00AE0A2D"/>
    <w:rsid w:val="00AE0EA8"/>
    <w:rsid w:val="00AE11E3"/>
    <w:rsid w:val="00AE1554"/>
    <w:rsid w:val="00AE1D4A"/>
    <w:rsid w:val="00AE1E7E"/>
    <w:rsid w:val="00AE22F0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6F62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1F95"/>
    <w:rsid w:val="00AF27DA"/>
    <w:rsid w:val="00AF2BF9"/>
    <w:rsid w:val="00AF2D88"/>
    <w:rsid w:val="00AF2E0E"/>
    <w:rsid w:val="00AF34E7"/>
    <w:rsid w:val="00AF3DBE"/>
    <w:rsid w:val="00AF3E5B"/>
    <w:rsid w:val="00AF3EAC"/>
    <w:rsid w:val="00AF403C"/>
    <w:rsid w:val="00AF4631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442"/>
    <w:rsid w:val="00B0184E"/>
    <w:rsid w:val="00B01988"/>
    <w:rsid w:val="00B0198C"/>
    <w:rsid w:val="00B01BBB"/>
    <w:rsid w:val="00B02600"/>
    <w:rsid w:val="00B03307"/>
    <w:rsid w:val="00B03315"/>
    <w:rsid w:val="00B03C23"/>
    <w:rsid w:val="00B04131"/>
    <w:rsid w:val="00B04325"/>
    <w:rsid w:val="00B0534A"/>
    <w:rsid w:val="00B05921"/>
    <w:rsid w:val="00B05CE4"/>
    <w:rsid w:val="00B05FE0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5D4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41F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697"/>
    <w:rsid w:val="00B26703"/>
    <w:rsid w:val="00B2674B"/>
    <w:rsid w:val="00B26A70"/>
    <w:rsid w:val="00B26D90"/>
    <w:rsid w:val="00B27885"/>
    <w:rsid w:val="00B300FA"/>
    <w:rsid w:val="00B3015A"/>
    <w:rsid w:val="00B3095F"/>
    <w:rsid w:val="00B30BB1"/>
    <w:rsid w:val="00B3163D"/>
    <w:rsid w:val="00B317B6"/>
    <w:rsid w:val="00B31B68"/>
    <w:rsid w:val="00B32172"/>
    <w:rsid w:val="00B3218A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5FEB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07D"/>
    <w:rsid w:val="00B424DC"/>
    <w:rsid w:val="00B42983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9BC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77A"/>
    <w:rsid w:val="00B61BAD"/>
    <w:rsid w:val="00B61E9E"/>
    <w:rsid w:val="00B61FFD"/>
    <w:rsid w:val="00B62367"/>
    <w:rsid w:val="00B62948"/>
    <w:rsid w:val="00B62A21"/>
    <w:rsid w:val="00B63238"/>
    <w:rsid w:val="00B63422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0E97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62B"/>
    <w:rsid w:val="00B76E38"/>
    <w:rsid w:val="00B772D8"/>
    <w:rsid w:val="00B777F1"/>
    <w:rsid w:val="00B77C57"/>
    <w:rsid w:val="00B77DA0"/>
    <w:rsid w:val="00B80826"/>
    <w:rsid w:val="00B8082F"/>
    <w:rsid w:val="00B80CF0"/>
    <w:rsid w:val="00B80F9B"/>
    <w:rsid w:val="00B81186"/>
    <w:rsid w:val="00B81A6C"/>
    <w:rsid w:val="00B82534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5B86"/>
    <w:rsid w:val="00B8618D"/>
    <w:rsid w:val="00B86519"/>
    <w:rsid w:val="00B86D9B"/>
    <w:rsid w:val="00B86E45"/>
    <w:rsid w:val="00B86F4D"/>
    <w:rsid w:val="00B877DE"/>
    <w:rsid w:val="00B87DC8"/>
    <w:rsid w:val="00B90FFD"/>
    <w:rsid w:val="00B911DF"/>
    <w:rsid w:val="00B91CA7"/>
    <w:rsid w:val="00B92274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88E"/>
    <w:rsid w:val="00BA0A2F"/>
    <w:rsid w:val="00BA1260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419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707E"/>
    <w:rsid w:val="00BB716D"/>
    <w:rsid w:val="00BB7412"/>
    <w:rsid w:val="00BB7B19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4B5"/>
    <w:rsid w:val="00BC7DD3"/>
    <w:rsid w:val="00BD022B"/>
    <w:rsid w:val="00BD06EE"/>
    <w:rsid w:val="00BD0B1E"/>
    <w:rsid w:val="00BD14CD"/>
    <w:rsid w:val="00BD1A81"/>
    <w:rsid w:val="00BD1DD3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1AA"/>
    <w:rsid w:val="00BD67B9"/>
    <w:rsid w:val="00BD6FEF"/>
    <w:rsid w:val="00BD72DC"/>
    <w:rsid w:val="00BD76CB"/>
    <w:rsid w:val="00BD7E95"/>
    <w:rsid w:val="00BDC64C"/>
    <w:rsid w:val="00BE050E"/>
    <w:rsid w:val="00BE0E13"/>
    <w:rsid w:val="00BE1227"/>
    <w:rsid w:val="00BE1399"/>
    <w:rsid w:val="00BE1BE4"/>
    <w:rsid w:val="00BE1CE1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840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39"/>
    <w:rsid w:val="00BF1CC8"/>
    <w:rsid w:val="00BF1D9A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1EB5"/>
    <w:rsid w:val="00C021A8"/>
    <w:rsid w:val="00C02A93"/>
    <w:rsid w:val="00C02D0B"/>
    <w:rsid w:val="00C036D6"/>
    <w:rsid w:val="00C03991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6BBF"/>
    <w:rsid w:val="00C06F85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08"/>
    <w:rsid w:val="00C139D2"/>
    <w:rsid w:val="00C13A3D"/>
    <w:rsid w:val="00C13CB2"/>
    <w:rsid w:val="00C13EAA"/>
    <w:rsid w:val="00C1403F"/>
    <w:rsid w:val="00C143F7"/>
    <w:rsid w:val="00C146D2"/>
    <w:rsid w:val="00C146EB"/>
    <w:rsid w:val="00C14711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FFD"/>
    <w:rsid w:val="00C22F1A"/>
    <w:rsid w:val="00C23190"/>
    <w:rsid w:val="00C23B20"/>
    <w:rsid w:val="00C24245"/>
    <w:rsid w:val="00C24300"/>
    <w:rsid w:val="00C24A3D"/>
    <w:rsid w:val="00C24F55"/>
    <w:rsid w:val="00C25775"/>
    <w:rsid w:val="00C25EE3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DEA"/>
    <w:rsid w:val="00C35187"/>
    <w:rsid w:val="00C3538D"/>
    <w:rsid w:val="00C35471"/>
    <w:rsid w:val="00C35CB9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A85"/>
    <w:rsid w:val="00C44E18"/>
    <w:rsid w:val="00C45626"/>
    <w:rsid w:val="00C45A24"/>
    <w:rsid w:val="00C45ED6"/>
    <w:rsid w:val="00C45FC5"/>
    <w:rsid w:val="00C465DF"/>
    <w:rsid w:val="00C47188"/>
    <w:rsid w:val="00C503C6"/>
    <w:rsid w:val="00C504CF"/>
    <w:rsid w:val="00C50996"/>
    <w:rsid w:val="00C50E66"/>
    <w:rsid w:val="00C50E82"/>
    <w:rsid w:val="00C5115B"/>
    <w:rsid w:val="00C512DB"/>
    <w:rsid w:val="00C5149D"/>
    <w:rsid w:val="00C51F7E"/>
    <w:rsid w:val="00C5232A"/>
    <w:rsid w:val="00C525B8"/>
    <w:rsid w:val="00C5266E"/>
    <w:rsid w:val="00C532A6"/>
    <w:rsid w:val="00C53568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2252"/>
    <w:rsid w:val="00C63A02"/>
    <w:rsid w:val="00C63E70"/>
    <w:rsid w:val="00C64A45"/>
    <w:rsid w:val="00C64DCB"/>
    <w:rsid w:val="00C64E2A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931"/>
    <w:rsid w:val="00C7601C"/>
    <w:rsid w:val="00C76774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A13"/>
    <w:rsid w:val="00C8470C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A31"/>
    <w:rsid w:val="00C87F6D"/>
    <w:rsid w:val="00C90CD3"/>
    <w:rsid w:val="00C91357"/>
    <w:rsid w:val="00C91AF9"/>
    <w:rsid w:val="00C91DB6"/>
    <w:rsid w:val="00C9224D"/>
    <w:rsid w:val="00C925C9"/>
    <w:rsid w:val="00C92871"/>
    <w:rsid w:val="00C92D61"/>
    <w:rsid w:val="00C93470"/>
    <w:rsid w:val="00C937E3"/>
    <w:rsid w:val="00C93934"/>
    <w:rsid w:val="00C95104"/>
    <w:rsid w:val="00C9531E"/>
    <w:rsid w:val="00C96175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5C3"/>
    <w:rsid w:val="00CA39D9"/>
    <w:rsid w:val="00CA3D0C"/>
    <w:rsid w:val="00CA4842"/>
    <w:rsid w:val="00CA4DF7"/>
    <w:rsid w:val="00CA5206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AD5"/>
    <w:rsid w:val="00CB53E8"/>
    <w:rsid w:val="00CB66BA"/>
    <w:rsid w:val="00CB68FA"/>
    <w:rsid w:val="00CB6B7B"/>
    <w:rsid w:val="00CB6D3A"/>
    <w:rsid w:val="00CB7192"/>
    <w:rsid w:val="00CB7CC2"/>
    <w:rsid w:val="00CC0426"/>
    <w:rsid w:val="00CC0801"/>
    <w:rsid w:val="00CC0D98"/>
    <w:rsid w:val="00CC1DAF"/>
    <w:rsid w:val="00CC23BA"/>
    <w:rsid w:val="00CC2AC2"/>
    <w:rsid w:val="00CC2D52"/>
    <w:rsid w:val="00CC2E54"/>
    <w:rsid w:val="00CC3179"/>
    <w:rsid w:val="00CC385B"/>
    <w:rsid w:val="00CC43E8"/>
    <w:rsid w:val="00CC5759"/>
    <w:rsid w:val="00CC59F6"/>
    <w:rsid w:val="00CC6011"/>
    <w:rsid w:val="00CC671F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747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0F87"/>
    <w:rsid w:val="00CF1137"/>
    <w:rsid w:val="00CF195E"/>
    <w:rsid w:val="00CF21CF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14C"/>
    <w:rsid w:val="00CF7A59"/>
    <w:rsid w:val="00CF7CF8"/>
    <w:rsid w:val="00D001A7"/>
    <w:rsid w:val="00D00416"/>
    <w:rsid w:val="00D004C6"/>
    <w:rsid w:val="00D01024"/>
    <w:rsid w:val="00D0114C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288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114A"/>
    <w:rsid w:val="00D216F0"/>
    <w:rsid w:val="00D2275F"/>
    <w:rsid w:val="00D2335E"/>
    <w:rsid w:val="00D23CAB"/>
    <w:rsid w:val="00D23DC2"/>
    <w:rsid w:val="00D24386"/>
    <w:rsid w:val="00D24BC0"/>
    <w:rsid w:val="00D253A9"/>
    <w:rsid w:val="00D25598"/>
    <w:rsid w:val="00D25940"/>
    <w:rsid w:val="00D25ECB"/>
    <w:rsid w:val="00D26288"/>
    <w:rsid w:val="00D26512"/>
    <w:rsid w:val="00D30729"/>
    <w:rsid w:val="00D30BEC"/>
    <w:rsid w:val="00D30F60"/>
    <w:rsid w:val="00D319AA"/>
    <w:rsid w:val="00D327FF"/>
    <w:rsid w:val="00D328A4"/>
    <w:rsid w:val="00D33E2F"/>
    <w:rsid w:val="00D348D0"/>
    <w:rsid w:val="00D34AE0"/>
    <w:rsid w:val="00D352EF"/>
    <w:rsid w:val="00D353E3"/>
    <w:rsid w:val="00D3592F"/>
    <w:rsid w:val="00D36939"/>
    <w:rsid w:val="00D374ED"/>
    <w:rsid w:val="00D37635"/>
    <w:rsid w:val="00D37741"/>
    <w:rsid w:val="00D3786F"/>
    <w:rsid w:val="00D37F09"/>
    <w:rsid w:val="00D37F4E"/>
    <w:rsid w:val="00D40608"/>
    <w:rsid w:val="00D40992"/>
    <w:rsid w:val="00D413EF"/>
    <w:rsid w:val="00D417B8"/>
    <w:rsid w:val="00D42826"/>
    <w:rsid w:val="00D429E2"/>
    <w:rsid w:val="00D43C4C"/>
    <w:rsid w:val="00D43C98"/>
    <w:rsid w:val="00D43CA9"/>
    <w:rsid w:val="00D44264"/>
    <w:rsid w:val="00D442B1"/>
    <w:rsid w:val="00D45324"/>
    <w:rsid w:val="00D45349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21"/>
    <w:rsid w:val="00D50754"/>
    <w:rsid w:val="00D50842"/>
    <w:rsid w:val="00D50E52"/>
    <w:rsid w:val="00D50F41"/>
    <w:rsid w:val="00D5101E"/>
    <w:rsid w:val="00D51C0B"/>
    <w:rsid w:val="00D5224E"/>
    <w:rsid w:val="00D52CC3"/>
    <w:rsid w:val="00D536E9"/>
    <w:rsid w:val="00D540BC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6DD4"/>
    <w:rsid w:val="00D57753"/>
    <w:rsid w:val="00D57880"/>
    <w:rsid w:val="00D57F09"/>
    <w:rsid w:val="00D57F5A"/>
    <w:rsid w:val="00D609D6"/>
    <w:rsid w:val="00D60D0F"/>
    <w:rsid w:val="00D60D26"/>
    <w:rsid w:val="00D60E31"/>
    <w:rsid w:val="00D611E7"/>
    <w:rsid w:val="00D61D26"/>
    <w:rsid w:val="00D62362"/>
    <w:rsid w:val="00D62B63"/>
    <w:rsid w:val="00D62DC3"/>
    <w:rsid w:val="00D63605"/>
    <w:rsid w:val="00D63936"/>
    <w:rsid w:val="00D640F9"/>
    <w:rsid w:val="00D646E9"/>
    <w:rsid w:val="00D652C3"/>
    <w:rsid w:val="00D65F66"/>
    <w:rsid w:val="00D669B8"/>
    <w:rsid w:val="00D66DE6"/>
    <w:rsid w:val="00D66F58"/>
    <w:rsid w:val="00D6774A"/>
    <w:rsid w:val="00D67DBF"/>
    <w:rsid w:val="00D703B9"/>
    <w:rsid w:val="00D7058A"/>
    <w:rsid w:val="00D706D9"/>
    <w:rsid w:val="00D70834"/>
    <w:rsid w:val="00D70D58"/>
    <w:rsid w:val="00D70FC9"/>
    <w:rsid w:val="00D71801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33"/>
    <w:rsid w:val="00D75DE5"/>
    <w:rsid w:val="00D76DD6"/>
    <w:rsid w:val="00D76E92"/>
    <w:rsid w:val="00D77157"/>
    <w:rsid w:val="00D775BB"/>
    <w:rsid w:val="00D77F55"/>
    <w:rsid w:val="00D80399"/>
    <w:rsid w:val="00D806EE"/>
    <w:rsid w:val="00D80795"/>
    <w:rsid w:val="00D809E7"/>
    <w:rsid w:val="00D80CF4"/>
    <w:rsid w:val="00D81172"/>
    <w:rsid w:val="00D8141C"/>
    <w:rsid w:val="00D81649"/>
    <w:rsid w:val="00D816EB"/>
    <w:rsid w:val="00D81977"/>
    <w:rsid w:val="00D81985"/>
    <w:rsid w:val="00D81C4C"/>
    <w:rsid w:val="00D82008"/>
    <w:rsid w:val="00D8252B"/>
    <w:rsid w:val="00D82E9E"/>
    <w:rsid w:val="00D831E5"/>
    <w:rsid w:val="00D83580"/>
    <w:rsid w:val="00D8361F"/>
    <w:rsid w:val="00D83BD6"/>
    <w:rsid w:val="00D8434B"/>
    <w:rsid w:val="00D84570"/>
    <w:rsid w:val="00D8470E"/>
    <w:rsid w:val="00D84B66"/>
    <w:rsid w:val="00D84DA6"/>
    <w:rsid w:val="00D84FB7"/>
    <w:rsid w:val="00D85012"/>
    <w:rsid w:val="00D85043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388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4DD2"/>
    <w:rsid w:val="00DB4F05"/>
    <w:rsid w:val="00DB68E4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22DE"/>
    <w:rsid w:val="00DC2526"/>
    <w:rsid w:val="00DC27DF"/>
    <w:rsid w:val="00DC300A"/>
    <w:rsid w:val="00DC309B"/>
    <w:rsid w:val="00DC358C"/>
    <w:rsid w:val="00DC384A"/>
    <w:rsid w:val="00DC3ADD"/>
    <w:rsid w:val="00DC4AB1"/>
    <w:rsid w:val="00DC4CBF"/>
    <w:rsid w:val="00DC4DA2"/>
    <w:rsid w:val="00DC4E97"/>
    <w:rsid w:val="00DC5054"/>
    <w:rsid w:val="00DC51C7"/>
    <w:rsid w:val="00DC5647"/>
    <w:rsid w:val="00DC5963"/>
    <w:rsid w:val="00DC5C4B"/>
    <w:rsid w:val="00DC603C"/>
    <w:rsid w:val="00DC7212"/>
    <w:rsid w:val="00DD0063"/>
    <w:rsid w:val="00DD0116"/>
    <w:rsid w:val="00DD0300"/>
    <w:rsid w:val="00DD06B0"/>
    <w:rsid w:val="00DD0BB1"/>
    <w:rsid w:val="00DD0DD6"/>
    <w:rsid w:val="00DD1A81"/>
    <w:rsid w:val="00DD1E8C"/>
    <w:rsid w:val="00DD21A9"/>
    <w:rsid w:val="00DD33AF"/>
    <w:rsid w:val="00DD3445"/>
    <w:rsid w:val="00DD3709"/>
    <w:rsid w:val="00DD38A0"/>
    <w:rsid w:val="00DD3B1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0AA0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6DC3"/>
    <w:rsid w:val="00DE76BA"/>
    <w:rsid w:val="00DF06C9"/>
    <w:rsid w:val="00DF0902"/>
    <w:rsid w:val="00DF0F33"/>
    <w:rsid w:val="00DF14BF"/>
    <w:rsid w:val="00DF172E"/>
    <w:rsid w:val="00DF2032"/>
    <w:rsid w:val="00DF233A"/>
    <w:rsid w:val="00DF24BD"/>
    <w:rsid w:val="00DF29F8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4FBE"/>
    <w:rsid w:val="00E152D1"/>
    <w:rsid w:val="00E1560D"/>
    <w:rsid w:val="00E15E90"/>
    <w:rsid w:val="00E15F47"/>
    <w:rsid w:val="00E163A7"/>
    <w:rsid w:val="00E16FC1"/>
    <w:rsid w:val="00E17138"/>
    <w:rsid w:val="00E1740E"/>
    <w:rsid w:val="00E177ED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1A1B"/>
    <w:rsid w:val="00E22E24"/>
    <w:rsid w:val="00E23552"/>
    <w:rsid w:val="00E23558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5971"/>
    <w:rsid w:val="00E269ED"/>
    <w:rsid w:val="00E26B34"/>
    <w:rsid w:val="00E26B3A"/>
    <w:rsid w:val="00E26EFC"/>
    <w:rsid w:val="00E2703C"/>
    <w:rsid w:val="00E273B7"/>
    <w:rsid w:val="00E275A0"/>
    <w:rsid w:val="00E275D4"/>
    <w:rsid w:val="00E27E7B"/>
    <w:rsid w:val="00E30164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A41"/>
    <w:rsid w:val="00E33A60"/>
    <w:rsid w:val="00E33FDD"/>
    <w:rsid w:val="00E35170"/>
    <w:rsid w:val="00E35553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8AB"/>
    <w:rsid w:val="00E40A7F"/>
    <w:rsid w:val="00E40C68"/>
    <w:rsid w:val="00E4108A"/>
    <w:rsid w:val="00E41967"/>
    <w:rsid w:val="00E41A0B"/>
    <w:rsid w:val="00E41D7C"/>
    <w:rsid w:val="00E41DC7"/>
    <w:rsid w:val="00E427E4"/>
    <w:rsid w:val="00E428E5"/>
    <w:rsid w:val="00E43580"/>
    <w:rsid w:val="00E43E79"/>
    <w:rsid w:val="00E4434B"/>
    <w:rsid w:val="00E44B66"/>
    <w:rsid w:val="00E4545F"/>
    <w:rsid w:val="00E45D65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67D"/>
    <w:rsid w:val="00E54C8F"/>
    <w:rsid w:val="00E54DA5"/>
    <w:rsid w:val="00E55309"/>
    <w:rsid w:val="00E55485"/>
    <w:rsid w:val="00E559F6"/>
    <w:rsid w:val="00E55E17"/>
    <w:rsid w:val="00E55F25"/>
    <w:rsid w:val="00E565C2"/>
    <w:rsid w:val="00E56D34"/>
    <w:rsid w:val="00E57E5F"/>
    <w:rsid w:val="00E602A9"/>
    <w:rsid w:val="00E60C7A"/>
    <w:rsid w:val="00E60E7F"/>
    <w:rsid w:val="00E611A4"/>
    <w:rsid w:val="00E61955"/>
    <w:rsid w:val="00E62039"/>
    <w:rsid w:val="00E625EE"/>
    <w:rsid w:val="00E62835"/>
    <w:rsid w:val="00E628C1"/>
    <w:rsid w:val="00E630EB"/>
    <w:rsid w:val="00E6347E"/>
    <w:rsid w:val="00E63603"/>
    <w:rsid w:val="00E63815"/>
    <w:rsid w:val="00E63E68"/>
    <w:rsid w:val="00E63FA6"/>
    <w:rsid w:val="00E63FE9"/>
    <w:rsid w:val="00E64191"/>
    <w:rsid w:val="00E64336"/>
    <w:rsid w:val="00E6470D"/>
    <w:rsid w:val="00E66229"/>
    <w:rsid w:val="00E6631C"/>
    <w:rsid w:val="00E666FC"/>
    <w:rsid w:val="00E66787"/>
    <w:rsid w:val="00E6689D"/>
    <w:rsid w:val="00E66DC5"/>
    <w:rsid w:val="00E673C9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67C"/>
    <w:rsid w:val="00E75CAC"/>
    <w:rsid w:val="00E7672D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2405"/>
    <w:rsid w:val="00E83E65"/>
    <w:rsid w:val="00E84035"/>
    <w:rsid w:val="00E849ED"/>
    <w:rsid w:val="00E8517E"/>
    <w:rsid w:val="00E851DE"/>
    <w:rsid w:val="00E8554F"/>
    <w:rsid w:val="00E85C26"/>
    <w:rsid w:val="00E85E84"/>
    <w:rsid w:val="00E85F93"/>
    <w:rsid w:val="00E870BC"/>
    <w:rsid w:val="00E87742"/>
    <w:rsid w:val="00E87874"/>
    <w:rsid w:val="00E87B62"/>
    <w:rsid w:val="00E87F93"/>
    <w:rsid w:val="00E902AF"/>
    <w:rsid w:val="00E912ED"/>
    <w:rsid w:val="00E9136E"/>
    <w:rsid w:val="00E924BA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76F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6D8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A3F"/>
    <w:rsid w:val="00EA3DDC"/>
    <w:rsid w:val="00EA3F11"/>
    <w:rsid w:val="00EA4348"/>
    <w:rsid w:val="00EA48D2"/>
    <w:rsid w:val="00EA4AC9"/>
    <w:rsid w:val="00EA4F41"/>
    <w:rsid w:val="00EA55AD"/>
    <w:rsid w:val="00EA62A7"/>
    <w:rsid w:val="00EA678F"/>
    <w:rsid w:val="00EA679A"/>
    <w:rsid w:val="00EA6957"/>
    <w:rsid w:val="00EA6F50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4486"/>
    <w:rsid w:val="00EB54AB"/>
    <w:rsid w:val="00EB56A9"/>
    <w:rsid w:val="00EB5C94"/>
    <w:rsid w:val="00EB6298"/>
    <w:rsid w:val="00EB66F2"/>
    <w:rsid w:val="00EB6DD5"/>
    <w:rsid w:val="00EB7020"/>
    <w:rsid w:val="00EB7212"/>
    <w:rsid w:val="00EB7221"/>
    <w:rsid w:val="00EB75A1"/>
    <w:rsid w:val="00EC09A4"/>
    <w:rsid w:val="00EC0EA5"/>
    <w:rsid w:val="00EC1353"/>
    <w:rsid w:val="00EC139C"/>
    <w:rsid w:val="00EC1C66"/>
    <w:rsid w:val="00EC2250"/>
    <w:rsid w:val="00EC3BCD"/>
    <w:rsid w:val="00EC41A7"/>
    <w:rsid w:val="00EC42E0"/>
    <w:rsid w:val="00EC4305"/>
    <w:rsid w:val="00EC485A"/>
    <w:rsid w:val="00EC4A25"/>
    <w:rsid w:val="00EC4B3F"/>
    <w:rsid w:val="00EC5072"/>
    <w:rsid w:val="00EC53AF"/>
    <w:rsid w:val="00EC5597"/>
    <w:rsid w:val="00EC565F"/>
    <w:rsid w:val="00EC5867"/>
    <w:rsid w:val="00EC591F"/>
    <w:rsid w:val="00EC5ADD"/>
    <w:rsid w:val="00EC5E44"/>
    <w:rsid w:val="00EC6725"/>
    <w:rsid w:val="00EC67C9"/>
    <w:rsid w:val="00EC691B"/>
    <w:rsid w:val="00EC74AC"/>
    <w:rsid w:val="00EC7885"/>
    <w:rsid w:val="00EC78E2"/>
    <w:rsid w:val="00ED17F0"/>
    <w:rsid w:val="00ED1D54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59C"/>
    <w:rsid w:val="00ED6CB6"/>
    <w:rsid w:val="00ED798D"/>
    <w:rsid w:val="00EE019D"/>
    <w:rsid w:val="00EE03A5"/>
    <w:rsid w:val="00EE0711"/>
    <w:rsid w:val="00EE210F"/>
    <w:rsid w:val="00EE2AD9"/>
    <w:rsid w:val="00EE34E0"/>
    <w:rsid w:val="00EE3AEC"/>
    <w:rsid w:val="00EE3BFC"/>
    <w:rsid w:val="00EE3C7C"/>
    <w:rsid w:val="00EE3CB3"/>
    <w:rsid w:val="00EE45FE"/>
    <w:rsid w:val="00EE4B41"/>
    <w:rsid w:val="00EE5C0F"/>
    <w:rsid w:val="00EE60F4"/>
    <w:rsid w:val="00EE6E5A"/>
    <w:rsid w:val="00EE712E"/>
    <w:rsid w:val="00EE755F"/>
    <w:rsid w:val="00EE7F40"/>
    <w:rsid w:val="00EF00B7"/>
    <w:rsid w:val="00EF0857"/>
    <w:rsid w:val="00EF0C22"/>
    <w:rsid w:val="00EF11D2"/>
    <w:rsid w:val="00EF11F8"/>
    <w:rsid w:val="00EF18F2"/>
    <w:rsid w:val="00EF1D62"/>
    <w:rsid w:val="00EF2343"/>
    <w:rsid w:val="00EF2701"/>
    <w:rsid w:val="00EF2B0B"/>
    <w:rsid w:val="00EF2C93"/>
    <w:rsid w:val="00EF31DA"/>
    <w:rsid w:val="00EF35E0"/>
    <w:rsid w:val="00EF3C8E"/>
    <w:rsid w:val="00EF3FD0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516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3A6E"/>
    <w:rsid w:val="00F04DFA"/>
    <w:rsid w:val="00F058BD"/>
    <w:rsid w:val="00F05A1C"/>
    <w:rsid w:val="00F06009"/>
    <w:rsid w:val="00F0645F"/>
    <w:rsid w:val="00F067DE"/>
    <w:rsid w:val="00F06D7D"/>
    <w:rsid w:val="00F06F44"/>
    <w:rsid w:val="00F07045"/>
    <w:rsid w:val="00F07388"/>
    <w:rsid w:val="00F07D86"/>
    <w:rsid w:val="00F1073D"/>
    <w:rsid w:val="00F107D0"/>
    <w:rsid w:val="00F10F59"/>
    <w:rsid w:val="00F11C77"/>
    <w:rsid w:val="00F120FC"/>
    <w:rsid w:val="00F1216B"/>
    <w:rsid w:val="00F12172"/>
    <w:rsid w:val="00F122BF"/>
    <w:rsid w:val="00F12B70"/>
    <w:rsid w:val="00F1409D"/>
    <w:rsid w:val="00F14296"/>
    <w:rsid w:val="00F14404"/>
    <w:rsid w:val="00F14A5D"/>
    <w:rsid w:val="00F157A7"/>
    <w:rsid w:val="00F15A72"/>
    <w:rsid w:val="00F1626C"/>
    <w:rsid w:val="00F165C5"/>
    <w:rsid w:val="00F166A2"/>
    <w:rsid w:val="00F16B12"/>
    <w:rsid w:val="00F16C26"/>
    <w:rsid w:val="00F16D45"/>
    <w:rsid w:val="00F16D81"/>
    <w:rsid w:val="00F1730B"/>
    <w:rsid w:val="00F17F51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0B1"/>
    <w:rsid w:val="00F30D04"/>
    <w:rsid w:val="00F30E49"/>
    <w:rsid w:val="00F32093"/>
    <w:rsid w:val="00F3230E"/>
    <w:rsid w:val="00F327A0"/>
    <w:rsid w:val="00F32D6A"/>
    <w:rsid w:val="00F3327E"/>
    <w:rsid w:val="00F33334"/>
    <w:rsid w:val="00F33478"/>
    <w:rsid w:val="00F334B7"/>
    <w:rsid w:val="00F34A36"/>
    <w:rsid w:val="00F34D13"/>
    <w:rsid w:val="00F34D68"/>
    <w:rsid w:val="00F3581E"/>
    <w:rsid w:val="00F35D27"/>
    <w:rsid w:val="00F3679B"/>
    <w:rsid w:val="00F367C9"/>
    <w:rsid w:val="00F36E75"/>
    <w:rsid w:val="00F37280"/>
    <w:rsid w:val="00F37315"/>
    <w:rsid w:val="00F37743"/>
    <w:rsid w:val="00F37850"/>
    <w:rsid w:val="00F37B6D"/>
    <w:rsid w:val="00F402B7"/>
    <w:rsid w:val="00F404E5"/>
    <w:rsid w:val="00F4061C"/>
    <w:rsid w:val="00F40A61"/>
    <w:rsid w:val="00F41773"/>
    <w:rsid w:val="00F41C14"/>
    <w:rsid w:val="00F42343"/>
    <w:rsid w:val="00F427EF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47B19"/>
    <w:rsid w:val="00F50BA2"/>
    <w:rsid w:val="00F50D42"/>
    <w:rsid w:val="00F51C27"/>
    <w:rsid w:val="00F51EDD"/>
    <w:rsid w:val="00F526A9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61A"/>
    <w:rsid w:val="00F55A98"/>
    <w:rsid w:val="00F55C4C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518"/>
    <w:rsid w:val="00F5768F"/>
    <w:rsid w:val="00F57BD5"/>
    <w:rsid w:val="00F57F31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51"/>
    <w:rsid w:val="00F653B8"/>
    <w:rsid w:val="00F654BA"/>
    <w:rsid w:val="00F659E2"/>
    <w:rsid w:val="00F65D36"/>
    <w:rsid w:val="00F66189"/>
    <w:rsid w:val="00F66314"/>
    <w:rsid w:val="00F66B25"/>
    <w:rsid w:val="00F66B2C"/>
    <w:rsid w:val="00F66BB1"/>
    <w:rsid w:val="00F66BFE"/>
    <w:rsid w:val="00F67233"/>
    <w:rsid w:val="00F677B9"/>
    <w:rsid w:val="00F701D4"/>
    <w:rsid w:val="00F7062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6FE3"/>
    <w:rsid w:val="00F871BA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1ED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5C3"/>
    <w:rsid w:val="00FA2A7A"/>
    <w:rsid w:val="00FA32DD"/>
    <w:rsid w:val="00FA3A16"/>
    <w:rsid w:val="00FA41D3"/>
    <w:rsid w:val="00FA4448"/>
    <w:rsid w:val="00FA48ED"/>
    <w:rsid w:val="00FA529B"/>
    <w:rsid w:val="00FA530D"/>
    <w:rsid w:val="00FA53B2"/>
    <w:rsid w:val="00FA592F"/>
    <w:rsid w:val="00FA668E"/>
    <w:rsid w:val="00FA6933"/>
    <w:rsid w:val="00FA70F0"/>
    <w:rsid w:val="00FA716A"/>
    <w:rsid w:val="00FA72F8"/>
    <w:rsid w:val="00FA798C"/>
    <w:rsid w:val="00FB08B6"/>
    <w:rsid w:val="00FB0B69"/>
    <w:rsid w:val="00FB1687"/>
    <w:rsid w:val="00FB1886"/>
    <w:rsid w:val="00FB18AC"/>
    <w:rsid w:val="00FB1907"/>
    <w:rsid w:val="00FB1C8F"/>
    <w:rsid w:val="00FB1CC6"/>
    <w:rsid w:val="00FB1E8B"/>
    <w:rsid w:val="00FB2380"/>
    <w:rsid w:val="00FB25D5"/>
    <w:rsid w:val="00FB3ABF"/>
    <w:rsid w:val="00FB3D9F"/>
    <w:rsid w:val="00FB3F1F"/>
    <w:rsid w:val="00FB40FE"/>
    <w:rsid w:val="00FB56F6"/>
    <w:rsid w:val="00FB575E"/>
    <w:rsid w:val="00FB5D5D"/>
    <w:rsid w:val="00FB60BE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586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4A29"/>
    <w:rsid w:val="00FD50D0"/>
    <w:rsid w:val="00FD561A"/>
    <w:rsid w:val="00FD564F"/>
    <w:rsid w:val="00FD6922"/>
    <w:rsid w:val="00FD6B88"/>
    <w:rsid w:val="00FD7077"/>
    <w:rsid w:val="00FD708E"/>
    <w:rsid w:val="00FD72A5"/>
    <w:rsid w:val="00FD74E6"/>
    <w:rsid w:val="00FD790C"/>
    <w:rsid w:val="00FE0269"/>
    <w:rsid w:val="00FE0496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3EA3"/>
    <w:rsid w:val="00FE5306"/>
    <w:rsid w:val="00FE562A"/>
    <w:rsid w:val="00FE5A02"/>
    <w:rsid w:val="00FE5F14"/>
    <w:rsid w:val="00FE7566"/>
    <w:rsid w:val="00FE7764"/>
    <w:rsid w:val="00FE7CBC"/>
    <w:rsid w:val="00FF013C"/>
    <w:rsid w:val="00FF0340"/>
    <w:rsid w:val="00FF0488"/>
    <w:rsid w:val="00FF0623"/>
    <w:rsid w:val="00FF0ACF"/>
    <w:rsid w:val="00FF0C1A"/>
    <w:rsid w:val="00FF13FA"/>
    <w:rsid w:val="00FF1790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38B0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2E1"/>
    <w:rsid w:val="00FF6352"/>
    <w:rsid w:val="00FF6431"/>
    <w:rsid w:val="00FF6AF1"/>
    <w:rsid w:val="00FF74DD"/>
    <w:rsid w:val="00FF76F3"/>
    <w:rsid w:val="00FF7E05"/>
    <w:rsid w:val="00FF7F4F"/>
    <w:rsid w:val="019361DA"/>
    <w:rsid w:val="027C691F"/>
    <w:rsid w:val="02F76D33"/>
    <w:rsid w:val="03131520"/>
    <w:rsid w:val="0523B955"/>
    <w:rsid w:val="0526955A"/>
    <w:rsid w:val="05397F20"/>
    <w:rsid w:val="05D81845"/>
    <w:rsid w:val="093A50D1"/>
    <w:rsid w:val="094A5E2F"/>
    <w:rsid w:val="098F31E4"/>
    <w:rsid w:val="09AC9811"/>
    <w:rsid w:val="09D131A8"/>
    <w:rsid w:val="0A4FB9B6"/>
    <w:rsid w:val="0B3827B7"/>
    <w:rsid w:val="0BC2882A"/>
    <w:rsid w:val="0D162469"/>
    <w:rsid w:val="0E3F76C0"/>
    <w:rsid w:val="0E7877DD"/>
    <w:rsid w:val="0F0FED92"/>
    <w:rsid w:val="0F5B4D8B"/>
    <w:rsid w:val="0FFE2165"/>
    <w:rsid w:val="1076FEDC"/>
    <w:rsid w:val="10DFE292"/>
    <w:rsid w:val="111A9078"/>
    <w:rsid w:val="1169E418"/>
    <w:rsid w:val="11AE237B"/>
    <w:rsid w:val="11DED7A3"/>
    <w:rsid w:val="121B375C"/>
    <w:rsid w:val="1282F7F8"/>
    <w:rsid w:val="1525E0A7"/>
    <w:rsid w:val="1563448D"/>
    <w:rsid w:val="1576B82C"/>
    <w:rsid w:val="15B9830D"/>
    <w:rsid w:val="1865DC59"/>
    <w:rsid w:val="186761C2"/>
    <w:rsid w:val="197954C2"/>
    <w:rsid w:val="19887433"/>
    <w:rsid w:val="19A8CCA6"/>
    <w:rsid w:val="1A4DEAB4"/>
    <w:rsid w:val="1A5EF7C4"/>
    <w:rsid w:val="1B658FCA"/>
    <w:rsid w:val="1B956CDF"/>
    <w:rsid w:val="1BEEE440"/>
    <w:rsid w:val="1BF962E2"/>
    <w:rsid w:val="1CADA81A"/>
    <w:rsid w:val="1CD63DEE"/>
    <w:rsid w:val="1D21EF4D"/>
    <w:rsid w:val="1D273327"/>
    <w:rsid w:val="1D6F3509"/>
    <w:rsid w:val="1EBEFE8F"/>
    <w:rsid w:val="1F04BD0D"/>
    <w:rsid w:val="1F36C038"/>
    <w:rsid w:val="1F7C6526"/>
    <w:rsid w:val="200564B9"/>
    <w:rsid w:val="209BFF23"/>
    <w:rsid w:val="219A22A1"/>
    <w:rsid w:val="225F256E"/>
    <w:rsid w:val="23BA9BC2"/>
    <w:rsid w:val="2582177C"/>
    <w:rsid w:val="259BDD1C"/>
    <w:rsid w:val="25A8983F"/>
    <w:rsid w:val="275F3F27"/>
    <w:rsid w:val="294C6DE0"/>
    <w:rsid w:val="296F0513"/>
    <w:rsid w:val="2AB8A447"/>
    <w:rsid w:val="2AD48D4A"/>
    <w:rsid w:val="2AE0B9B4"/>
    <w:rsid w:val="2B11FD44"/>
    <w:rsid w:val="2BF0BE23"/>
    <w:rsid w:val="2CDE2645"/>
    <w:rsid w:val="2D073A71"/>
    <w:rsid w:val="2D5E52C5"/>
    <w:rsid w:val="2DB165F7"/>
    <w:rsid w:val="2E8B1B3D"/>
    <w:rsid w:val="2FCADE35"/>
    <w:rsid w:val="2FF8003B"/>
    <w:rsid w:val="304A11E5"/>
    <w:rsid w:val="331E6299"/>
    <w:rsid w:val="331E82D9"/>
    <w:rsid w:val="334744C8"/>
    <w:rsid w:val="336FC749"/>
    <w:rsid w:val="3487557E"/>
    <w:rsid w:val="35220EAE"/>
    <w:rsid w:val="3577DDA3"/>
    <w:rsid w:val="3580405A"/>
    <w:rsid w:val="35C230EE"/>
    <w:rsid w:val="35CA6EFB"/>
    <w:rsid w:val="35ED7F8B"/>
    <w:rsid w:val="3668AA72"/>
    <w:rsid w:val="36D00B41"/>
    <w:rsid w:val="38047AD3"/>
    <w:rsid w:val="3882747A"/>
    <w:rsid w:val="39604650"/>
    <w:rsid w:val="39F1407E"/>
    <w:rsid w:val="3B767632"/>
    <w:rsid w:val="3BAD710F"/>
    <w:rsid w:val="3BC1288E"/>
    <w:rsid w:val="3BDBA2E2"/>
    <w:rsid w:val="3C0EB14A"/>
    <w:rsid w:val="3CE71334"/>
    <w:rsid w:val="3D2DD35E"/>
    <w:rsid w:val="3D60789B"/>
    <w:rsid w:val="3D9966EF"/>
    <w:rsid w:val="3D9A6176"/>
    <w:rsid w:val="3E624DFF"/>
    <w:rsid w:val="3E8DA36A"/>
    <w:rsid w:val="3EBF3F0B"/>
    <w:rsid w:val="40DCED00"/>
    <w:rsid w:val="40E4E941"/>
    <w:rsid w:val="410B2CB8"/>
    <w:rsid w:val="410F86D4"/>
    <w:rsid w:val="412A1D95"/>
    <w:rsid w:val="4169BDCE"/>
    <w:rsid w:val="418EF101"/>
    <w:rsid w:val="41A6D91B"/>
    <w:rsid w:val="42225819"/>
    <w:rsid w:val="424AAB80"/>
    <w:rsid w:val="42C9A6D7"/>
    <w:rsid w:val="42D1EA9F"/>
    <w:rsid w:val="44497DF0"/>
    <w:rsid w:val="458BF62B"/>
    <w:rsid w:val="4627E4E3"/>
    <w:rsid w:val="464DBBCE"/>
    <w:rsid w:val="481CD7C7"/>
    <w:rsid w:val="48499558"/>
    <w:rsid w:val="4A0C69CE"/>
    <w:rsid w:val="4A5ADA10"/>
    <w:rsid w:val="4ACF6D94"/>
    <w:rsid w:val="4B6480FB"/>
    <w:rsid w:val="4B7E98E3"/>
    <w:rsid w:val="4C255161"/>
    <w:rsid w:val="4CE7B51A"/>
    <w:rsid w:val="4D576681"/>
    <w:rsid w:val="4DCE701A"/>
    <w:rsid w:val="4DF0F109"/>
    <w:rsid w:val="4E34D84B"/>
    <w:rsid w:val="4E9A4455"/>
    <w:rsid w:val="4F753959"/>
    <w:rsid w:val="50DBBDCF"/>
    <w:rsid w:val="51220606"/>
    <w:rsid w:val="52A84DD2"/>
    <w:rsid w:val="5433F3F1"/>
    <w:rsid w:val="54F3F4D4"/>
    <w:rsid w:val="55067EE1"/>
    <w:rsid w:val="551F25B8"/>
    <w:rsid w:val="570B472D"/>
    <w:rsid w:val="573D5406"/>
    <w:rsid w:val="5770779F"/>
    <w:rsid w:val="579A3570"/>
    <w:rsid w:val="58F14D33"/>
    <w:rsid w:val="595FA522"/>
    <w:rsid w:val="5AA02ABA"/>
    <w:rsid w:val="5C7D712B"/>
    <w:rsid w:val="5DBDE2D4"/>
    <w:rsid w:val="5E5205D4"/>
    <w:rsid w:val="5EC122BB"/>
    <w:rsid w:val="6213BD7A"/>
    <w:rsid w:val="628D0970"/>
    <w:rsid w:val="62BA2CC9"/>
    <w:rsid w:val="62EE0243"/>
    <w:rsid w:val="63794584"/>
    <w:rsid w:val="63B71164"/>
    <w:rsid w:val="64242482"/>
    <w:rsid w:val="6520B3A2"/>
    <w:rsid w:val="659B74DA"/>
    <w:rsid w:val="66691B4F"/>
    <w:rsid w:val="66E7CE62"/>
    <w:rsid w:val="67AF58DA"/>
    <w:rsid w:val="67CCA8ED"/>
    <w:rsid w:val="68D3CCFD"/>
    <w:rsid w:val="698780BF"/>
    <w:rsid w:val="69C7271F"/>
    <w:rsid w:val="69F66292"/>
    <w:rsid w:val="6B10884E"/>
    <w:rsid w:val="6B2A4AB7"/>
    <w:rsid w:val="6CDC6143"/>
    <w:rsid w:val="6CF7CCE7"/>
    <w:rsid w:val="6D3737F0"/>
    <w:rsid w:val="6D8ECE66"/>
    <w:rsid w:val="70357605"/>
    <w:rsid w:val="7097A698"/>
    <w:rsid w:val="709A9F85"/>
    <w:rsid w:val="70F92F2D"/>
    <w:rsid w:val="7154582C"/>
    <w:rsid w:val="717A31A7"/>
    <w:rsid w:val="73363070"/>
    <w:rsid w:val="73ED3D00"/>
    <w:rsid w:val="73FE430A"/>
    <w:rsid w:val="7441C578"/>
    <w:rsid w:val="74FA2468"/>
    <w:rsid w:val="75320B07"/>
    <w:rsid w:val="758A8389"/>
    <w:rsid w:val="76F12191"/>
    <w:rsid w:val="773E4ED3"/>
    <w:rsid w:val="77CCFCF4"/>
    <w:rsid w:val="77D9243A"/>
    <w:rsid w:val="789AF06C"/>
    <w:rsid w:val="7907A7ED"/>
    <w:rsid w:val="79E0D521"/>
    <w:rsid w:val="79E2F969"/>
    <w:rsid w:val="7A624DF0"/>
    <w:rsid w:val="7A7679A7"/>
    <w:rsid w:val="7B31F889"/>
    <w:rsid w:val="7C6056DC"/>
    <w:rsid w:val="7C8BFA16"/>
    <w:rsid w:val="7C99B1A3"/>
    <w:rsid w:val="7DFCD101"/>
    <w:rsid w:val="7E1752BB"/>
    <w:rsid w:val="7F72A6E2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character" w:customStyle="1" w:styleId="CommentTextChar1">
    <w:name w:val="Comment Text Char1"/>
    <w:uiPriority w:val="99"/>
    <w:locked/>
    <w:rsid w:val="00B3218A"/>
    <w:rPr>
      <w:rFonts w:eastAsia="Calibri"/>
      <w:lang w:eastAsia="en-US" w:bidi="ar-SA"/>
    </w:rPr>
  </w:style>
  <w:style w:type="paragraph" w:customStyle="1" w:styleId="Normal5">
    <w:name w:val="Normal5"/>
    <w:rsid w:val="00B3218A"/>
    <w:pPr>
      <w:jc w:val="both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E0E0C551-C913-4DA8-8A8C-C47E377CF8AF}">
    <t:Anchor>
      <t:Comment id="293889616"/>
    </t:Anchor>
    <t:History>
      <t:Event id="{9A1CB603-C6E5-430F-8EF5-79D67447726D}" time="2025-10-03T07:37:51.675Z">
        <t:Attribution userId="S::jishnu@tejasnetworks.com::6cdde94f-b0c3-449d-85cb-50b3b645d771" userProvider="AD" userName="Jishnu A"/>
        <t:Anchor>
          <t:Comment id="293889616"/>
        </t:Anchor>
        <t:Create/>
      </t:Event>
      <t:Event id="{1E8CEB31-8C7D-46D3-B3DC-258F9A211C8B}" time="2025-10-03T07:37:51.675Z">
        <t:Attribution userId="S::jishnu@tejasnetworks.com::6cdde94f-b0c3-449d-85cb-50b3b645d771" userProvider="AD" userName="Jishnu A"/>
        <t:Anchor>
          <t:Comment id="293889616"/>
        </t:Anchor>
        <t:Assign userId="S::sayeek@tejasnetworks.com::d9e60ef4-7477-4ff8-8792-e3dcb9d7ef71" userProvider="AD" userName="Kompalli Sayee"/>
      </t:Event>
      <t:Event id="{8CB4BEFD-7570-4521-9268-CB1958946076}" time="2025-10-03T07:37:51.675Z">
        <t:Attribution userId="S::jishnu@tejasnetworks.com::6cdde94f-b0c3-449d-85cb-50b3b645d771" userProvider="AD" userName="Jishnu A"/>
        <t:Anchor>
          <t:Comment id="293889616"/>
        </t:Anchor>
        <t:SetTitle title="@Kompalli Sayee : Keep this option as well."/>
      </t:Event>
      <t:Event id="{A57DA398-8BED-442C-A06B-72EE62E0B958}" time="2025-10-03T08:44:03.963Z">
        <t:Attribution userId="S::jishnu@tejasnetworks.com::6cdde94f-b0c3-449d-85cb-50b3b645d771" userProvider="AD" userName="Jishnu A"/>
        <t:Anchor>
          <t:Comment id="1759568456"/>
        </t:Anchor>
        <t:UnassignAll/>
      </t:Event>
      <t:Event id="{791AC710-C601-4443-A672-6A3A97E2CCDF}" time="2025-10-03T08:44:03.963Z">
        <t:Attribution userId="S::jishnu@tejasnetworks.com::6cdde94f-b0c3-449d-85cb-50b3b645d771" userProvider="AD" userName="Jishnu A"/>
        <t:Anchor>
          <t:Comment id="1759568456"/>
        </t:Anchor>
        <t:Assign userId="S::sriganesh@tejasnetworks.com::b500388c-faa8-4cc6-bcd8-cb7827f2a456" userProvider="AD" userName="Sriganesh"/>
      </t:Event>
    </t:History>
  </t:Task>
  <t:Task id="{5B1682CF-767C-45C4-80FF-1F243F54BECA}">
    <t:Anchor>
      <t:Comment id="98972290"/>
    </t:Anchor>
    <t:History>
      <t:Event id="{AF19D6FB-0EBE-4DDE-BDED-ED1819DC9A63}" time="2025-10-03T08:49:52.556Z">
        <t:Attribution userId="S::jishnu@tejasnetworks.com::6cdde94f-b0c3-449d-85cb-50b3b645d771" userProvider="AD" userName="Jishnu A"/>
        <t:Anchor>
          <t:Comment id="98972290"/>
        </t:Anchor>
        <t:Create/>
      </t:Event>
      <t:Event id="{1E540DC9-5B95-4954-B3D5-8EE372A6CBD2}" time="2025-10-03T08:49:52.556Z">
        <t:Attribution userId="S::jishnu@tejasnetworks.com::6cdde94f-b0c3-449d-85cb-50b3b645d771" userProvider="AD" userName="Jishnu A"/>
        <t:Anchor>
          <t:Comment id="98972290"/>
        </t:Anchor>
        <t:Assign userId="S::sayeek@tejasnetworks.com::d9e60ef4-7477-4ff8-8792-e3dcb9d7ef71" userProvider="AD" userName="Kompalli Sayee"/>
      </t:Event>
      <t:Event id="{52487024-A85B-409C-98F8-A5A407D7FF3F}" time="2025-10-03T08:49:52.556Z">
        <t:Attribution userId="S::jishnu@tejasnetworks.com::6cdde94f-b0c3-449d-85cb-50b3b645d771" userProvider="AD" userName="Jishnu A"/>
        <t:Anchor>
          <t:Comment id="98972290"/>
        </t:Anchor>
        <t:SetTitle title="@Kompalli Sayee : Update this as we added one more proposal and expanded on all the proposals. @Sriganesh : Please ensure its fine and alignment with our 6G architecture patent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76efa2-30a0-441c-9c03-48f8aba8ceb3">
      <Terms xmlns="http://schemas.microsoft.com/office/infopath/2007/PartnerControls"/>
    </lcf76f155ced4ddcb4097134ff3c332f>
    <TaxCatchAll xmlns="c5699820-3acf-401b-ab2e-c7e85a4a674a" xsi:nil="true"/>
  </documentManagement>
</p:properties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85839F-2AA0-4697-8923-B65272519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6176efa2-30a0-441c-9c03-48f8aba8ceb3"/>
    <ds:schemaRef ds:uri="c5699820-3acf-401b-ab2e-c7e85a4a674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c372b0e-6e83-4994-84de-fe23098285a0}" enabled="0" method="" siteId="{bc372b0e-6e83-4994-84de-fe23098285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273</TotalTime>
  <Pages>2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Sreekanth K</cp:lastModifiedBy>
  <cp:revision>286</cp:revision>
  <cp:lastPrinted>2021-12-11T11:45:00Z</cp:lastPrinted>
  <dcterms:created xsi:type="dcterms:W3CDTF">2025-09-30T01:20:00Z</dcterms:created>
  <dcterms:modified xsi:type="dcterms:W3CDTF">2025-11-06T17:51:00Z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0x01010013F341E96D5F85459BC6D958FECA505E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eceff5c9-85db-4fee-90a6-7af9644621c4</vt:lpwstr>
  </property>
</Properties>
</file>